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a1dac70" w14:textId="a1dac70">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EB768C" w:rsidRDefault="002F61DE">
            <w:pPr>
              <w:pStyle w:val="VSVerzija"/>
              <w:jc w:val="right"/>
            </w:pPr>
            <w:r>
              <w:t>Poslovni b</w:t>
            </w:r>
            <w:r w:rsidR="0092437B">
              <w:t xml:space="preserve">roj: </w:t>
            </w:r>
            <w:r w:rsidR="00891079">
              <w:t>10</w:t>
            </w:r>
            <w:r>
              <w:t xml:space="preserve"> </w:t>
            </w:r>
            <w:r w:rsidR="00891079">
              <w:t>St</w:t>
            </w:r>
            <w:r w:rsidR="0092437B">
              <w:t>-</w:t>
            </w:r>
            <w:r w:rsidR="00F65CC2">
              <w:t>466</w:t>
            </w:r>
            <w:r w:rsidR="00340399">
              <w:t>/</w:t>
            </w:r>
            <w:r w:rsidR="00891079">
              <w:t>2018-</w:t>
            </w:r>
            <w:r w:rsidR="00EB768C">
              <w:t>176</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C0411F">
        <w:rPr>
          <w:rFonts w:ascii="Times New Roman" w:hAnsi="Times New Roman" w:eastAsia="Times New Roman"/>
          <w:sz w:val="24"/>
          <w:szCs w:val="24"/>
          <w:lang w:eastAsia="hr-HR"/>
        </w:rPr>
        <w:t>18</w:t>
      </w:r>
      <w:r w:rsidRPr="003D557F">
        <w:rPr>
          <w:rFonts w:ascii="Times New Roman" w:hAnsi="Times New Roman" w:eastAsia="Times New Roman"/>
          <w:sz w:val="24"/>
          <w:szCs w:val="24"/>
          <w:lang w:eastAsia="hr-HR"/>
        </w:rPr>
        <w:t xml:space="preserve">. </w:t>
      </w:r>
      <w:r w:rsidR="00C0411F">
        <w:rPr>
          <w:rFonts w:ascii="Times New Roman" w:hAnsi="Times New Roman" w:eastAsia="Times New Roman"/>
          <w:sz w:val="24"/>
          <w:szCs w:val="24"/>
          <w:lang w:eastAsia="hr-HR"/>
        </w:rPr>
        <w:t>siječnja</w:t>
      </w:r>
      <w:r w:rsidRPr="003D557F">
        <w:rPr>
          <w:rFonts w:ascii="Times New Roman" w:hAnsi="Times New Roman" w:eastAsia="Times New Roman"/>
          <w:sz w:val="24"/>
          <w:szCs w:val="24"/>
          <w:lang w:eastAsia="hr-HR"/>
        </w:rPr>
        <w:t xml:space="preserve"> </w:t>
      </w:r>
      <w:r w:rsidR="001C0CA1">
        <w:rPr>
          <w:rFonts w:ascii="Times New Roman" w:hAnsi="Times New Roman" w:eastAsia="Times New Roman"/>
          <w:sz w:val="24"/>
          <w:szCs w:val="24"/>
          <w:lang w:eastAsia="hr-HR"/>
        </w:rPr>
        <w:t>2021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Pr="0038772D" w:rsidR="00891079" w:rsidP="003D557F" w:rsidRDefault="003D557F">
      <w:pPr>
        <w:spacing w:after="0" w:line="240" w:lineRule="auto"/>
        <w:jc w:val="center"/>
        <w:rPr>
          <w:rFonts w:ascii="Times New Roman" w:hAnsi="Times New Roman" w:eastAsia="Times New Roman"/>
          <w:sz w:val="24"/>
          <w:szCs w:val="24"/>
          <w:lang w:eastAsia="hr-HR"/>
        </w:rPr>
      </w:pPr>
      <w:r w:rsidRPr="0038772D">
        <w:rPr>
          <w:rFonts w:ascii="Times New Roman" w:hAnsi="Times New Roman" w:eastAsia="Times New Roman"/>
          <w:sz w:val="24"/>
          <w:szCs w:val="24"/>
          <w:lang w:eastAsia="hr-HR"/>
        </w:rPr>
        <w:t>o održanom</w:t>
      </w:r>
      <w:r w:rsidRPr="0038772D" w:rsidR="00C0411F">
        <w:rPr>
          <w:rFonts w:ascii="Times New Roman" w:hAnsi="Times New Roman" w:eastAsia="Times New Roman"/>
          <w:sz w:val="24"/>
          <w:szCs w:val="24"/>
          <w:lang w:eastAsia="hr-HR"/>
        </w:rPr>
        <w:t xml:space="preserve"> posebnom</w:t>
      </w:r>
      <w:r w:rsidRPr="0038772D">
        <w:rPr>
          <w:rFonts w:ascii="Times New Roman" w:hAnsi="Times New Roman" w:eastAsia="Times New Roman"/>
          <w:sz w:val="24"/>
          <w:szCs w:val="24"/>
          <w:lang w:eastAsia="hr-HR"/>
        </w:rPr>
        <w:t xml:space="preserve"> ispitnom ročištu u stečajnom postupku nad </w:t>
      </w:r>
      <w:r w:rsidRPr="0038772D" w:rsidR="00891079">
        <w:rPr>
          <w:rFonts w:ascii="Times New Roman" w:hAnsi="Times New Roman" w:eastAsia="Times New Roman"/>
          <w:sz w:val="24"/>
          <w:szCs w:val="24"/>
          <w:lang w:eastAsia="hr-HR"/>
        </w:rPr>
        <w:t>dužnikom</w:t>
      </w:r>
    </w:p>
    <w:p w:rsidRPr="00863DFD" w:rsidR="003D557F" w:rsidP="00863DFD" w:rsidRDefault="003D557F">
      <w:pPr>
        <w:spacing w:after="0" w:line="240" w:lineRule="auto"/>
        <w:jc w:val="center"/>
        <w:rPr>
          <w:rFonts w:ascii="Times New Roman" w:hAnsi="Times New Roman" w:eastAsia="Times New Roman"/>
          <w:sz w:val="24"/>
          <w:szCs w:val="24"/>
          <w:lang w:eastAsia="hr-HR"/>
        </w:rPr>
      </w:pPr>
      <w:r w:rsidRPr="00863DFD">
        <w:rPr>
          <w:rFonts w:ascii="Times New Roman" w:hAnsi="Times New Roman" w:eastAsia="Times New Roman"/>
          <w:sz w:val="24"/>
          <w:szCs w:val="24"/>
          <w:lang w:eastAsia="hr-HR"/>
        </w:rPr>
        <w:t xml:space="preserve"> </w:t>
      </w:r>
      <w:r w:rsidRPr="00863DFD" w:rsidR="00863DFD">
        <w:rPr>
          <w:rFonts w:ascii="Times New Roman" w:hAnsi="Times New Roman" w:eastAsia="Times New Roman"/>
          <w:sz w:val="24"/>
          <w:szCs w:val="24"/>
        </w:rPr>
        <w:t xml:space="preserve">ZRINSKI d.d. u stečaju, Čakovec, Dr. Ivana Novaka 13, OIB:38396277912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EB768C" w:rsidR="003D557F" w:rsidP="003D557F" w:rsidRDefault="003D557F">
      <w:pPr>
        <w:spacing w:after="0" w:line="240" w:lineRule="auto"/>
        <w:ind w:firstLine="708"/>
        <w:jc w:val="both"/>
        <w:rPr>
          <w:rFonts w:ascii="Times New Roman" w:hAnsi="Times New Roman" w:eastAsia="Times New Roman"/>
          <w:sz w:val="24"/>
          <w:szCs w:val="24"/>
          <w:lang w:eastAsia="hr-HR"/>
        </w:rPr>
      </w:pPr>
      <w:r w:rsidRPr="00EB768C">
        <w:rPr>
          <w:rFonts w:ascii="Times New Roman" w:hAnsi="Times New Roman" w:eastAsia="Times New Roman"/>
          <w:sz w:val="24"/>
          <w:szCs w:val="24"/>
          <w:lang w:eastAsia="hr-HR"/>
        </w:rPr>
        <w:t xml:space="preserve">Početak u </w:t>
      </w:r>
      <w:r w:rsidRPr="00EB768C" w:rsidR="00863DFD">
        <w:rPr>
          <w:rFonts w:ascii="Times New Roman" w:hAnsi="Times New Roman" w:eastAsia="Times New Roman"/>
          <w:sz w:val="24"/>
          <w:szCs w:val="24"/>
          <w:lang w:eastAsia="hr-HR"/>
        </w:rPr>
        <w:t>12</w:t>
      </w:r>
      <w:r w:rsidRPr="00EB768C">
        <w:rPr>
          <w:rFonts w:ascii="Times New Roman" w:hAnsi="Times New Roman" w:eastAsia="Times New Roman"/>
          <w:sz w:val="24"/>
          <w:szCs w:val="24"/>
          <w:lang w:eastAsia="hr-HR"/>
        </w:rPr>
        <w:t>:00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w:t>
      </w:r>
      <w:r w:rsidR="002516D9">
        <w:rPr>
          <w:rFonts w:ascii="Times New Roman" w:hAnsi="Times New Roman" w:eastAsia="Times New Roman"/>
          <w:sz w:val="24"/>
          <w:szCs w:val="24"/>
          <w:lang w:eastAsia="hr-HR"/>
        </w:rPr>
        <w:t xml:space="preserve"> posebno</w:t>
      </w:r>
      <w:r w:rsidRPr="003D557F">
        <w:rPr>
          <w:rFonts w:ascii="Times New Roman" w:hAnsi="Times New Roman" w:eastAsia="Times New Roman"/>
          <w:sz w:val="24"/>
          <w:szCs w:val="24"/>
          <w:lang w:eastAsia="hr-HR"/>
        </w:rPr>
        <w:t xml:space="preserve">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C0411F">
        <w:rPr>
          <w:rFonts w:ascii="Times New Roman" w:hAnsi="Times New Roman" w:eastAsia="Times New Roman"/>
          <w:sz w:val="24"/>
          <w:szCs w:val="24"/>
          <w:lang w:eastAsia="hr-HR"/>
        </w:rPr>
        <w:t>24</w:t>
      </w:r>
      <w:r w:rsidRPr="003D557F">
        <w:rPr>
          <w:rFonts w:ascii="Times New Roman" w:hAnsi="Times New Roman" w:eastAsia="Times New Roman"/>
          <w:sz w:val="24"/>
          <w:szCs w:val="24"/>
          <w:lang w:eastAsia="hr-HR"/>
        </w:rPr>
        <w:t xml:space="preserve">. </w:t>
      </w:r>
      <w:r w:rsidR="00C0411F">
        <w:rPr>
          <w:rFonts w:ascii="Times New Roman" w:hAnsi="Times New Roman" w:eastAsia="Times New Roman"/>
          <w:sz w:val="24"/>
          <w:szCs w:val="24"/>
          <w:lang w:eastAsia="hr-HR"/>
        </w:rPr>
        <w:t>prosinca</w:t>
      </w:r>
      <w:r w:rsidRPr="003D557F">
        <w:rPr>
          <w:rFonts w:ascii="Times New Roman" w:hAnsi="Times New Roman" w:eastAsia="Times New Roman"/>
          <w:sz w:val="24"/>
          <w:szCs w:val="24"/>
          <w:lang w:eastAsia="hr-HR"/>
        </w:rPr>
        <w:t xml:space="preserve"> 20</w:t>
      </w:r>
      <w:r w:rsidR="00C0411F">
        <w:rPr>
          <w:rFonts w:ascii="Times New Roman" w:hAnsi="Times New Roman" w:eastAsia="Times New Roman"/>
          <w:sz w:val="24"/>
          <w:szCs w:val="24"/>
          <w:lang w:eastAsia="hr-HR"/>
        </w:rPr>
        <w:t>20</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40231C">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863DFD">
        <w:rPr>
          <w:rFonts w:ascii="Times New Roman" w:hAnsi="Times New Roman" w:eastAsia="Times New Roman"/>
          <w:sz w:val="24"/>
          <w:szCs w:val="24"/>
          <w:lang w:eastAsia="hr-HR"/>
        </w:rPr>
        <w:t>Nevenka Golubić</w:t>
      </w:r>
    </w:p>
    <w:p w:rsidR="0085216E"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za vjerovnika RH, zastupn</w:t>
      </w:r>
      <w:r w:rsidR="00FB3326">
        <w:rPr>
          <w:rFonts w:ascii="Times New Roman" w:hAnsi="Times New Roman" w:eastAsia="Times New Roman"/>
          <w:sz w:val="24"/>
          <w:szCs w:val="24"/>
          <w:lang w:eastAsia="hr-HR"/>
        </w:rPr>
        <w:t>i</w:t>
      </w:r>
      <w:r w:rsidR="00A54F97">
        <w:rPr>
          <w:rFonts w:ascii="Times New Roman" w:hAnsi="Times New Roman" w:eastAsia="Times New Roman"/>
          <w:sz w:val="24"/>
          <w:szCs w:val="24"/>
          <w:lang w:eastAsia="hr-HR"/>
        </w:rPr>
        <w:t>ca</w:t>
      </w:r>
      <w:r w:rsidRPr="0085216E">
        <w:rPr>
          <w:rFonts w:ascii="Times New Roman" w:hAnsi="Times New Roman" w:eastAsia="Times New Roman"/>
          <w:sz w:val="24"/>
          <w:szCs w:val="24"/>
          <w:lang w:eastAsia="hr-HR"/>
        </w:rPr>
        <w:t xml:space="preserve"> po zakonu </w:t>
      </w:r>
      <w:r w:rsidR="00131BEC">
        <w:rPr>
          <w:rFonts w:ascii="Times New Roman" w:hAnsi="Times New Roman" w:eastAsia="Times New Roman"/>
          <w:sz w:val="24"/>
          <w:szCs w:val="24"/>
          <w:lang w:eastAsia="hr-HR"/>
        </w:rPr>
        <w:t>Tanja Purić Stamenković</w:t>
      </w:r>
      <w:r w:rsidRPr="0085216E">
        <w:rPr>
          <w:rFonts w:ascii="Times New Roman" w:hAnsi="Times New Roman" w:eastAsia="Times New Roman"/>
          <w:sz w:val="24"/>
          <w:szCs w:val="24"/>
          <w:lang w:eastAsia="hr-HR"/>
        </w:rPr>
        <w:t>, zamjen</w:t>
      </w:r>
      <w:r w:rsidR="00A54F97">
        <w:rPr>
          <w:rFonts w:ascii="Times New Roman" w:hAnsi="Times New Roman" w:eastAsia="Times New Roman"/>
          <w:sz w:val="24"/>
          <w:szCs w:val="24"/>
          <w:lang w:eastAsia="hr-HR"/>
        </w:rPr>
        <w:t>ica</w:t>
      </w:r>
      <w:r w:rsidRPr="0085216E">
        <w:rPr>
          <w:rFonts w:ascii="Times New Roman" w:hAnsi="Times New Roman" w:eastAsia="Times New Roman"/>
          <w:sz w:val="24"/>
          <w:szCs w:val="24"/>
          <w:lang w:eastAsia="hr-HR"/>
        </w:rPr>
        <w:t xml:space="preserve"> ŽDO Varaždin, Građansko upravni odjel</w:t>
      </w:r>
    </w:p>
    <w:p w:rsidR="002516D9" w:rsidP="0085216E" w:rsidRDefault="002516D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vjerovnica Karmen Barbarić</w:t>
      </w:r>
    </w:p>
    <w:p w:rsidR="002516D9" w:rsidP="0085216E" w:rsidRDefault="002516D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za vjerovnika A.B.S. Factoring doo, punomoćnik Marko Zečević, odvjetnik iz Zagreba</w:t>
      </w:r>
    </w:p>
    <w:p w:rsidRPr="002516D9" w:rsidR="00131BEC" w:rsidP="0085216E" w:rsidRDefault="00131BEC">
      <w:pPr>
        <w:spacing w:after="0" w:line="240" w:lineRule="auto"/>
        <w:jc w:val="both"/>
        <w:rPr>
          <w:rFonts w:ascii="Times New Roman" w:hAnsi="Times New Roman" w:eastAsia="Times New Roman"/>
          <w:sz w:val="24"/>
          <w:szCs w:val="24"/>
          <w:lang w:eastAsia="hr-HR"/>
        </w:rPr>
      </w:pPr>
      <w:r w:rsidRPr="002516D9">
        <w:rPr>
          <w:rFonts w:ascii="Times New Roman" w:hAnsi="Times New Roman" w:eastAsia="Times New Roman"/>
          <w:sz w:val="24"/>
          <w:szCs w:val="24"/>
          <w:lang w:eastAsia="hr-HR"/>
        </w:rPr>
        <w:t xml:space="preserve">- za  vjerovnika </w:t>
      </w:r>
      <w:r w:rsidRPr="002516D9" w:rsidR="00EB768C">
        <w:rPr>
          <w:rFonts w:ascii="Times New Roman" w:hAnsi="Times New Roman" w:eastAsia="Times New Roman"/>
          <w:sz w:val="24"/>
          <w:szCs w:val="24"/>
          <w:lang w:eastAsia="hr-HR"/>
        </w:rPr>
        <w:t>Erste &amp; Steiermärkische bank d.d.</w:t>
      </w:r>
      <w:r w:rsidRPr="002516D9">
        <w:rPr>
          <w:rFonts w:ascii="Times New Roman" w:hAnsi="Times New Roman" w:eastAsia="Times New Roman"/>
          <w:sz w:val="24"/>
          <w:szCs w:val="24"/>
          <w:lang w:eastAsia="hr-HR"/>
        </w:rPr>
        <w:t>, punomoćnik Goran Gložinić, odvjetnik iz Varaždina</w:t>
      </w:r>
    </w:p>
    <w:p w:rsidRPr="002516D9" w:rsidR="00131BEC" w:rsidP="0085216E" w:rsidRDefault="00131BEC">
      <w:pPr>
        <w:spacing w:after="0" w:line="240" w:lineRule="auto"/>
        <w:jc w:val="both"/>
        <w:rPr>
          <w:rFonts w:ascii="Times New Roman" w:hAnsi="Times New Roman" w:eastAsia="Times New Roman"/>
          <w:sz w:val="24"/>
          <w:szCs w:val="24"/>
          <w:lang w:eastAsia="hr-HR"/>
        </w:rPr>
      </w:pPr>
      <w:r w:rsidRPr="002516D9">
        <w:rPr>
          <w:rFonts w:ascii="Times New Roman" w:hAnsi="Times New Roman" w:eastAsia="Times New Roman"/>
          <w:sz w:val="24"/>
          <w:szCs w:val="24"/>
          <w:lang w:eastAsia="hr-HR"/>
        </w:rPr>
        <w:t xml:space="preserve">- za vjerovnike Jelenu </w:t>
      </w:r>
      <w:r w:rsidR="00977D34">
        <w:rPr>
          <w:rFonts w:ascii="Times New Roman" w:hAnsi="Times New Roman" w:eastAsia="Times New Roman"/>
          <w:sz w:val="24"/>
          <w:szCs w:val="24"/>
          <w:lang w:eastAsia="hr-HR"/>
        </w:rPr>
        <w:t>V</w:t>
      </w:r>
      <w:r w:rsidRPr="002516D9">
        <w:rPr>
          <w:rFonts w:ascii="Times New Roman" w:hAnsi="Times New Roman" w:eastAsia="Times New Roman"/>
          <w:sz w:val="24"/>
          <w:szCs w:val="24"/>
          <w:lang w:eastAsia="hr-HR"/>
        </w:rPr>
        <w:t>ujanić i Andriju Marovića,</w:t>
      </w:r>
      <w:r w:rsidRPr="002516D9" w:rsidR="002516D9">
        <w:rPr>
          <w:rFonts w:ascii="Times New Roman" w:hAnsi="Times New Roman" w:eastAsia="Times New Roman"/>
          <w:sz w:val="24"/>
          <w:szCs w:val="24"/>
          <w:lang w:eastAsia="hr-HR"/>
        </w:rPr>
        <w:t xml:space="preserve"> VELPAPIR d.o.o., GRAFIKNET d.o.o., PAPIRINTERNATIONAL d.o.o., PERGAMENT PROMET d.o.o., TRGO FORTUNA d.o.o. i VERZAL d.o.o. -</w:t>
      </w:r>
      <w:r w:rsidRPr="002516D9">
        <w:rPr>
          <w:rFonts w:ascii="Times New Roman" w:hAnsi="Times New Roman" w:eastAsia="Times New Roman"/>
          <w:sz w:val="24"/>
          <w:szCs w:val="24"/>
          <w:lang w:eastAsia="hr-HR"/>
        </w:rPr>
        <w:t xml:space="preserve"> punomoćnica Bojana Tadić, odvjetnica u OD Pedišić i partneri</w:t>
      </w:r>
    </w:p>
    <w:p w:rsidR="00E83461" w:rsidP="00E83461" w:rsidRDefault="00E83461">
      <w:pPr>
        <w:spacing w:after="0" w:line="240" w:lineRule="auto"/>
        <w:jc w:val="both"/>
        <w:rPr>
          <w:rFonts w:ascii="Times New Roman" w:hAnsi="Times New Roman" w:eastAsia="Times New Roman"/>
          <w:sz w:val="24"/>
          <w:szCs w:val="24"/>
          <w:lang w:eastAsia="hr-HR"/>
        </w:rPr>
      </w:pPr>
    </w:p>
    <w:p w:rsidRPr="00C0411F" w:rsidR="00C0411F" w:rsidP="002516D9" w:rsidRDefault="00C0411F">
      <w:pPr>
        <w:widowControl w:val="false"/>
        <w:snapToGrid w:val="false"/>
        <w:spacing w:after="0" w:line="240" w:lineRule="auto"/>
        <w:ind w:firstLine="720"/>
        <w:jc w:val="both"/>
        <w:rPr>
          <w:rFonts w:ascii="Times New Roman" w:hAnsi="Times New Roman" w:eastAsia="Times New Roman"/>
          <w:sz w:val="24"/>
          <w:szCs w:val="24"/>
        </w:rPr>
      </w:pPr>
      <w:r w:rsidRPr="00C0411F">
        <w:rPr>
          <w:rFonts w:ascii="Times New Roman" w:hAnsi="Times New Roman" w:eastAsia="Times New Roman"/>
          <w:sz w:val="24"/>
          <w:szCs w:val="24"/>
        </w:rPr>
        <w:t xml:space="preserve">Stečajni sudac objavljuje da je predmet današnjeg ročišta ispitivanje </w:t>
      </w:r>
      <w:r w:rsidR="002516D9">
        <w:rPr>
          <w:rFonts w:ascii="Times New Roman" w:hAnsi="Times New Roman" w:eastAsia="Times New Roman"/>
          <w:sz w:val="24"/>
          <w:szCs w:val="24"/>
        </w:rPr>
        <w:t>prijavljene tražbine</w:t>
      </w:r>
      <w:r w:rsidRPr="00C0411F">
        <w:rPr>
          <w:rFonts w:ascii="Times New Roman" w:hAnsi="Times New Roman" w:eastAsia="Times New Roman"/>
          <w:sz w:val="24"/>
          <w:szCs w:val="24"/>
        </w:rPr>
        <w:t xml:space="preserve"> vjerovnika:</w:t>
      </w:r>
    </w:p>
    <w:p w:rsidRPr="00C0411F"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p>
    <w:p w:rsidRPr="00C0411F" w:rsidR="00C0411F" w:rsidP="00C0411F" w:rsidRDefault="00C0411F">
      <w:pPr>
        <w:spacing w:after="0" w:line="240" w:lineRule="auto"/>
        <w:jc w:val="both"/>
        <w:rPr>
          <w:rFonts w:ascii="Times New Roman" w:hAnsi="Times New Roman" w:eastAsia="Times New Roman"/>
          <w:sz w:val="24"/>
          <w:szCs w:val="24"/>
          <w:lang w:eastAsia="hr-HR"/>
        </w:rPr>
      </w:pPr>
      <w:r w:rsidRPr="00C0411F">
        <w:rPr>
          <w:rFonts w:ascii="Times New Roman" w:hAnsi="Times New Roman" w:eastAsia="Times New Roman"/>
          <w:sz w:val="24"/>
          <w:szCs w:val="24"/>
          <w:lang w:eastAsia="hr-HR"/>
        </w:rPr>
        <w:tab/>
        <w:t>- Karmen Barbarić, Čakovec, Franca Prešerna 11D, OIB:95375262723 (iznos prijavljene tražbine od 11.945,43 kn)</w:t>
      </w:r>
      <w:r w:rsidR="0038772D">
        <w:rPr>
          <w:rFonts w:ascii="Times New Roman" w:hAnsi="Times New Roman" w:eastAsia="Times New Roman"/>
          <w:sz w:val="24"/>
          <w:szCs w:val="24"/>
          <w:lang w:eastAsia="hr-HR"/>
        </w:rPr>
        <w:t>.</w:t>
      </w:r>
    </w:p>
    <w:p w:rsidRPr="00C0411F"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p>
    <w:p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r w:rsidRPr="00C0411F">
        <w:rPr>
          <w:rFonts w:ascii="Times New Roman" w:hAnsi="Times New Roman" w:eastAsia="Times New Roman"/>
          <w:sz w:val="24"/>
          <w:szCs w:val="24"/>
        </w:rPr>
        <w:t xml:space="preserve">Konstatira se da su ispunjeni uvjeti za održavanje današnjeg posebnog ispitnog ročišta </w:t>
      </w:r>
      <w:r>
        <w:rPr>
          <w:rFonts w:ascii="Times New Roman" w:hAnsi="Times New Roman" w:eastAsia="Times New Roman"/>
          <w:sz w:val="24"/>
          <w:szCs w:val="24"/>
        </w:rPr>
        <w:t>u skladu sa zaključkom</w:t>
      </w:r>
      <w:r w:rsidRPr="00C0411F">
        <w:rPr>
          <w:rFonts w:ascii="Times New Roman" w:hAnsi="Times New Roman" w:eastAsia="Times New Roman"/>
          <w:sz w:val="24"/>
          <w:szCs w:val="24"/>
        </w:rPr>
        <w:t xml:space="preserve"> od </w:t>
      </w:r>
      <w:r>
        <w:rPr>
          <w:rFonts w:ascii="Times New Roman" w:hAnsi="Times New Roman" w:eastAsia="Times New Roman"/>
          <w:sz w:val="24"/>
          <w:szCs w:val="24"/>
        </w:rPr>
        <w:t>24</w:t>
      </w:r>
      <w:r w:rsidRPr="00C0411F">
        <w:rPr>
          <w:rFonts w:ascii="Times New Roman" w:hAnsi="Times New Roman" w:eastAsia="Times New Roman"/>
          <w:sz w:val="24"/>
          <w:szCs w:val="24"/>
        </w:rPr>
        <w:t xml:space="preserve">. </w:t>
      </w:r>
      <w:r>
        <w:rPr>
          <w:rFonts w:ascii="Times New Roman" w:hAnsi="Times New Roman" w:eastAsia="Times New Roman"/>
          <w:sz w:val="24"/>
          <w:szCs w:val="24"/>
        </w:rPr>
        <w:t>prosinca</w:t>
      </w:r>
      <w:r w:rsidRPr="00C0411F">
        <w:rPr>
          <w:rFonts w:ascii="Times New Roman" w:hAnsi="Times New Roman" w:eastAsia="Times New Roman"/>
          <w:sz w:val="24"/>
          <w:szCs w:val="24"/>
        </w:rPr>
        <w:t xml:space="preserve"> 20</w:t>
      </w:r>
      <w:r>
        <w:rPr>
          <w:rFonts w:ascii="Times New Roman" w:hAnsi="Times New Roman" w:eastAsia="Times New Roman"/>
          <w:sz w:val="24"/>
          <w:szCs w:val="24"/>
        </w:rPr>
        <w:t>2</w:t>
      </w:r>
      <w:r w:rsidR="0038772D">
        <w:rPr>
          <w:rFonts w:ascii="Times New Roman" w:hAnsi="Times New Roman" w:eastAsia="Times New Roman"/>
          <w:sz w:val="24"/>
          <w:szCs w:val="24"/>
        </w:rPr>
        <w:t>0</w:t>
      </w:r>
      <w:r w:rsidRPr="00C0411F">
        <w:rPr>
          <w:rFonts w:ascii="Times New Roman" w:hAnsi="Times New Roman" w:eastAsia="Times New Roman"/>
          <w:sz w:val="24"/>
          <w:szCs w:val="24"/>
        </w:rPr>
        <w:t xml:space="preserve">. </w:t>
      </w:r>
    </w:p>
    <w:p w:rsidRPr="00C0411F" w:rsidR="0038772D" w:rsidP="00C0411F" w:rsidRDefault="0038772D">
      <w:pPr>
        <w:widowControl w:val="false"/>
        <w:snapToGrid w:val="false"/>
        <w:spacing w:after="0" w:line="240" w:lineRule="auto"/>
        <w:ind w:firstLine="720"/>
        <w:jc w:val="both"/>
        <w:rPr>
          <w:rFonts w:ascii="Times New Roman" w:hAnsi="Times New Roman" w:eastAsia="Times New Roman"/>
          <w:sz w:val="24"/>
          <w:szCs w:val="24"/>
        </w:rPr>
      </w:pPr>
    </w:p>
    <w:p w:rsidRPr="00C0411F"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r w:rsidRPr="00C0411F">
        <w:rPr>
          <w:rFonts w:ascii="Times New Roman" w:hAnsi="Times New Roman" w:eastAsia="Times New Roman"/>
          <w:sz w:val="24"/>
          <w:szCs w:val="24"/>
        </w:rPr>
        <w:t xml:space="preserve">Na današnjem posebnom ispitnom ročištu naknadno prijavljene tražbine ispitivati će se prema svojim iznosu i redu, te se stečajni upravitelj poziva da je dužan izjasniti se priznaje li ili osporava prijavljene tražbine (čl. </w:t>
      </w:r>
      <w:r w:rsidR="0038772D">
        <w:rPr>
          <w:rFonts w:ascii="Times New Roman" w:hAnsi="Times New Roman" w:eastAsia="Times New Roman"/>
          <w:sz w:val="24"/>
          <w:szCs w:val="24"/>
        </w:rPr>
        <w:t>260</w:t>
      </w:r>
      <w:r w:rsidRPr="00C0411F">
        <w:rPr>
          <w:rFonts w:ascii="Times New Roman" w:hAnsi="Times New Roman" w:eastAsia="Times New Roman"/>
          <w:sz w:val="24"/>
          <w:szCs w:val="24"/>
        </w:rPr>
        <w:t xml:space="preserve">. st. 2. </w:t>
      </w:r>
      <w:r w:rsidR="0038772D">
        <w:rPr>
          <w:rFonts w:ascii="Times New Roman" w:hAnsi="Times New Roman" w:eastAsia="Times New Roman"/>
          <w:sz w:val="24"/>
          <w:szCs w:val="24"/>
        </w:rPr>
        <w:t>Stečajnog zakon</w:t>
      </w:r>
      <w:r w:rsidRPr="00C0411F">
        <w:rPr>
          <w:rFonts w:ascii="Times New Roman" w:hAnsi="Times New Roman" w:eastAsia="Times New Roman"/>
          <w:sz w:val="24"/>
          <w:szCs w:val="24"/>
        </w:rPr>
        <w:t>a).</w:t>
      </w:r>
    </w:p>
    <w:p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p>
    <w:p w:rsidRPr="00C0411F" w:rsidR="0038772D" w:rsidP="00C0411F" w:rsidRDefault="0038772D">
      <w:pPr>
        <w:widowControl w:val="false"/>
        <w:snapToGrid w:val="false"/>
        <w:spacing w:after="0" w:line="240" w:lineRule="auto"/>
        <w:ind w:firstLine="720"/>
        <w:jc w:val="both"/>
        <w:rPr>
          <w:rFonts w:ascii="Times New Roman" w:hAnsi="Times New Roman" w:eastAsia="Times New Roman"/>
          <w:sz w:val="24"/>
          <w:szCs w:val="24"/>
        </w:rPr>
      </w:pPr>
      <w:r>
        <w:rPr>
          <w:rFonts w:ascii="Times New Roman" w:hAnsi="Times New Roman" w:eastAsia="Times New Roman"/>
          <w:sz w:val="24"/>
          <w:szCs w:val="24"/>
        </w:rPr>
        <w:t xml:space="preserve">Stečajna upraviteljica izjavljuje da priznaje prijavljenu tražbinu vjerovnika Karmen Barbarić u iznosu od </w:t>
      </w:r>
      <w:r w:rsidRPr="00C0411F">
        <w:rPr>
          <w:rFonts w:ascii="Times New Roman" w:hAnsi="Times New Roman" w:eastAsia="Times New Roman"/>
          <w:sz w:val="24"/>
          <w:szCs w:val="24"/>
          <w:lang w:eastAsia="hr-HR"/>
        </w:rPr>
        <w:t>11.945,43</w:t>
      </w:r>
      <w:r>
        <w:rPr>
          <w:rFonts w:ascii="Times New Roman" w:hAnsi="Times New Roman" w:eastAsia="Times New Roman"/>
          <w:sz w:val="24"/>
          <w:szCs w:val="24"/>
          <w:lang w:eastAsia="hr-HR"/>
        </w:rPr>
        <w:t xml:space="preserve"> kn.</w:t>
      </w:r>
    </w:p>
    <w:p w:rsidR="00C0411F" w:rsidP="00C0411F" w:rsidRDefault="00C0411F">
      <w:pPr>
        <w:widowControl w:val="false"/>
        <w:snapToGrid w:val="false"/>
        <w:spacing w:after="0" w:line="240" w:lineRule="auto"/>
        <w:ind w:firstLine="720"/>
        <w:jc w:val="both"/>
        <w:rPr>
          <w:rFonts w:ascii="Times New Roman" w:hAnsi="Times New Roman" w:eastAsia="Times New Roman"/>
          <w:sz w:val="24"/>
          <w:szCs w:val="24"/>
        </w:rPr>
      </w:pPr>
    </w:p>
    <w:p w:rsidRPr="00C0411F" w:rsidR="0038772D" w:rsidP="00C0411F" w:rsidRDefault="0038772D">
      <w:pPr>
        <w:widowControl w:val="false"/>
        <w:snapToGrid w:val="false"/>
        <w:spacing w:after="0" w:line="240" w:lineRule="auto"/>
        <w:ind w:firstLine="720"/>
        <w:jc w:val="both"/>
        <w:rPr>
          <w:rFonts w:ascii="Times New Roman" w:hAnsi="Times New Roman" w:eastAsia="Times New Roman"/>
          <w:sz w:val="24"/>
          <w:szCs w:val="24"/>
        </w:rPr>
      </w:pPr>
      <w:r>
        <w:rPr>
          <w:rFonts w:ascii="Times New Roman" w:hAnsi="Times New Roman" w:eastAsia="Times New Roman"/>
          <w:sz w:val="24"/>
          <w:szCs w:val="24"/>
        </w:rPr>
        <w:t xml:space="preserve">Utvrđuje se da u postupku nema osporavanja tražbine vjerovnika Karmen Barbarić od strane drugih vjerovnika. </w:t>
      </w:r>
    </w:p>
    <w:p w:rsidRPr="00C0411F" w:rsidR="00C0411F" w:rsidP="00C0411F" w:rsidRDefault="00C0411F">
      <w:pPr>
        <w:tabs>
          <w:tab w:val="left" w:pos="1014"/>
          <w:tab w:val="left" w:pos="3654"/>
          <w:tab w:val="left" w:pos="5816"/>
        </w:tabs>
        <w:snapToGrid w:val="false"/>
        <w:spacing w:after="0" w:line="240" w:lineRule="auto"/>
        <w:ind w:left="93"/>
        <w:jc w:val="both"/>
        <w:rPr>
          <w:rFonts w:ascii="Times New Roman" w:hAnsi="Times New Roman" w:eastAsia="Times New Roman"/>
          <w:sz w:val="24"/>
          <w:szCs w:val="24"/>
        </w:rPr>
      </w:pPr>
    </w:p>
    <w:p w:rsidRPr="00C0411F" w:rsidR="00C0411F" w:rsidP="00C0411F" w:rsidRDefault="0038772D">
      <w:pPr>
        <w:widowControl w:val="false"/>
        <w:snapToGrid w:val="false"/>
        <w:spacing w:after="0" w:line="240" w:lineRule="auto"/>
        <w:ind w:firstLine="720"/>
        <w:jc w:val="both"/>
        <w:rPr>
          <w:rFonts w:ascii="Times New Roman" w:hAnsi="Times New Roman" w:eastAsia="Times New Roman"/>
          <w:sz w:val="24"/>
          <w:szCs w:val="24"/>
        </w:rPr>
      </w:pPr>
      <w:r>
        <w:rPr>
          <w:rFonts w:ascii="Times New Roman" w:hAnsi="Times New Roman" w:eastAsia="Times New Roman"/>
          <w:sz w:val="24"/>
          <w:szCs w:val="24"/>
        </w:rPr>
        <w:t xml:space="preserve">Sud </w:t>
      </w:r>
      <w:r w:rsidRPr="00C0411F" w:rsidR="00C0411F">
        <w:rPr>
          <w:rFonts w:ascii="Times New Roman" w:hAnsi="Times New Roman" w:eastAsia="Times New Roman"/>
          <w:sz w:val="24"/>
          <w:szCs w:val="24"/>
        </w:rPr>
        <w:t xml:space="preserve">donosi </w:t>
      </w:r>
    </w:p>
    <w:p w:rsidR="00C0411F" w:rsidP="00C0411F" w:rsidRDefault="0038772D">
      <w:pPr>
        <w:widowControl w:val="false"/>
        <w:snapToGrid w:val="false"/>
        <w:spacing w:after="0" w:line="240" w:lineRule="auto"/>
        <w:ind w:firstLine="720"/>
        <w:jc w:val="center"/>
        <w:rPr>
          <w:rFonts w:ascii="Times New Roman" w:hAnsi="Times New Roman" w:eastAsia="Times New Roman"/>
          <w:sz w:val="24"/>
          <w:szCs w:val="24"/>
        </w:rPr>
      </w:pPr>
      <w:r>
        <w:rPr>
          <w:rFonts w:ascii="Times New Roman" w:hAnsi="Times New Roman" w:eastAsia="Times New Roman"/>
          <w:sz w:val="24"/>
          <w:szCs w:val="24"/>
        </w:rPr>
        <w:t>z a k lj u č a k</w:t>
      </w:r>
    </w:p>
    <w:p w:rsidRPr="00C0411F" w:rsidR="0038772D" w:rsidP="00C0411F" w:rsidRDefault="0038772D">
      <w:pPr>
        <w:widowControl w:val="false"/>
        <w:snapToGrid w:val="false"/>
        <w:spacing w:after="0" w:line="240" w:lineRule="auto"/>
        <w:ind w:firstLine="720"/>
        <w:jc w:val="center"/>
        <w:rPr>
          <w:rFonts w:ascii="Times New Roman" w:hAnsi="Times New Roman" w:eastAsia="Times New Roman"/>
          <w:sz w:val="24"/>
          <w:szCs w:val="24"/>
        </w:rPr>
      </w:pPr>
    </w:p>
    <w:p w:rsidRPr="00C0411F" w:rsidR="00C0411F" w:rsidP="00C0411F" w:rsidRDefault="00C0411F">
      <w:pPr>
        <w:widowControl w:val="false"/>
        <w:snapToGrid w:val="false"/>
        <w:spacing w:after="0" w:line="240" w:lineRule="auto"/>
        <w:ind w:firstLine="720"/>
        <w:jc w:val="center"/>
        <w:rPr>
          <w:rFonts w:ascii="Times New Roman" w:hAnsi="Times New Roman" w:eastAsia="Times New Roman"/>
          <w:sz w:val="24"/>
          <w:szCs w:val="24"/>
        </w:rPr>
      </w:pPr>
    </w:p>
    <w:p w:rsidRPr="00C0411F" w:rsidR="00C0411F" w:rsidP="00C0411F" w:rsidRDefault="00C0411F">
      <w:pPr>
        <w:widowControl w:val="false"/>
        <w:snapToGrid w:val="false"/>
        <w:spacing w:after="0" w:line="240" w:lineRule="auto"/>
        <w:ind w:firstLine="12"/>
        <w:jc w:val="both"/>
        <w:rPr>
          <w:rFonts w:ascii="Times New Roman" w:hAnsi="Times New Roman" w:eastAsia="Times New Roman"/>
          <w:sz w:val="24"/>
          <w:szCs w:val="24"/>
        </w:rPr>
      </w:pPr>
      <w:r w:rsidRPr="00C0411F">
        <w:rPr>
          <w:rFonts w:ascii="Times New Roman" w:hAnsi="Times New Roman" w:eastAsia="Times New Roman"/>
          <w:sz w:val="24"/>
          <w:szCs w:val="24"/>
        </w:rPr>
        <w:tab/>
      </w:r>
      <w:r w:rsidR="0038772D">
        <w:rPr>
          <w:rFonts w:ascii="Times New Roman" w:hAnsi="Times New Roman" w:eastAsia="Times New Roman"/>
          <w:sz w:val="24"/>
          <w:szCs w:val="24"/>
        </w:rPr>
        <w:t>Rješenje o utvrđenim tražbinama vezano za tražbinu vjerovnika Karmen Barbarić donijeti će se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3676A5" w:rsidP="0085216E" w:rsidRDefault="003676A5">
      <w:pPr>
        <w:spacing w:after="0" w:line="240" w:lineRule="auto"/>
        <w:jc w:val="center"/>
        <w:rPr>
          <w:rFonts w:ascii="Times New Roman" w:hAnsi="Times New Roman" w:eastAsia="Times New Roman"/>
          <w:sz w:val="24"/>
          <w:szCs w:val="24"/>
          <w:lang w:eastAsia="hr-HR"/>
        </w:rPr>
      </w:pPr>
    </w:p>
    <w:p w:rsidR="00036638" w:rsidP="00036638" w:rsidRDefault="00036638">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će se zapisnik o održanom ročištu objaviti na e-Oglasnoj ploči suda.</w:t>
      </w:r>
    </w:p>
    <w:p w:rsidR="00036638" w:rsidP="00036638" w:rsidRDefault="00036638">
      <w:pPr>
        <w:spacing w:after="0" w:line="240" w:lineRule="auto"/>
        <w:jc w:val="both"/>
        <w:rPr>
          <w:rFonts w:ascii="Times New Roman" w:hAnsi="Times New Roman" w:eastAsia="Times New Roman"/>
          <w:sz w:val="24"/>
          <w:szCs w:val="24"/>
          <w:lang w:eastAsia="hr-HR"/>
        </w:rPr>
      </w:pPr>
    </w:p>
    <w:p w:rsidR="00036638" w:rsidP="00036638" w:rsidRDefault="00036638">
      <w:pPr>
        <w:spacing w:after="0" w:line="240" w:lineRule="auto"/>
        <w:jc w:val="both"/>
        <w:rPr>
          <w:rFonts w:ascii="Times New Roman" w:hAnsi="Times New Roman" w:eastAsia="Times New Roman"/>
          <w:sz w:val="24"/>
          <w:szCs w:val="24"/>
          <w:lang w:eastAsia="hr-HR"/>
        </w:rPr>
      </w:pPr>
    </w:p>
    <w:p w:rsidR="00036638" w:rsidP="00036638" w:rsidRDefault="00036638">
      <w:pPr>
        <w:spacing w:after="0" w:line="240" w:lineRule="auto"/>
        <w:jc w:val="both"/>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38772D">
        <w:rPr>
          <w:rFonts w:ascii="Times New Roman" w:hAnsi="Times New Roman" w:eastAsia="Times New Roman"/>
          <w:sz w:val="24"/>
          <w:szCs w:val="24"/>
          <w:lang w:eastAsia="hr-HR"/>
        </w:rPr>
        <w:t>12</w:t>
      </w:r>
      <w:r w:rsidRPr="0085216E">
        <w:rPr>
          <w:rFonts w:ascii="Times New Roman" w:hAnsi="Times New Roman" w:eastAsia="Times New Roman"/>
          <w:sz w:val="24"/>
          <w:szCs w:val="24"/>
          <w:lang w:eastAsia="hr-HR"/>
        </w:rPr>
        <w:t>,</w:t>
      </w:r>
      <w:r w:rsidR="004B4B6B">
        <w:rPr>
          <w:rFonts w:ascii="Times New Roman" w:hAnsi="Times New Roman" w:eastAsia="Times New Roman"/>
          <w:sz w:val="24"/>
          <w:szCs w:val="24"/>
          <w:lang w:eastAsia="hr-HR"/>
        </w:rPr>
        <w:t>10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00C3219F" w:rsidP="006C4130" w:rsidRDefault="00C3219F">
      <w:pPr>
        <w:spacing w:after="0" w:line="240" w:lineRule="auto"/>
        <w:ind w:left="1416" w:firstLine="708"/>
        <w:jc w:val="both"/>
        <w:rPr>
          <w:rFonts w:ascii="Times New Roman" w:hAnsi="Times New Roman" w:eastAsia="Times New Roman"/>
          <w:sz w:val="24"/>
          <w:szCs w:val="24"/>
          <w:lang w:eastAsia="hr-HR"/>
        </w:rPr>
      </w:pPr>
    </w:p>
    <w:p w:rsidR="00C3219F" w:rsidP="006C4130" w:rsidRDefault="00C3219F">
      <w:pPr>
        <w:spacing w:after="0" w:line="240" w:lineRule="auto"/>
        <w:ind w:left="1416" w:firstLine="708"/>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B5179E">
        <w:rPr>
          <w:rFonts w:ascii="Times New Roman" w:hAnsi="Times New Roman" w:eastAsia="Times New Roman"/>
          <w:sz w:val="24"/>
          <w:szCs w:val="24"/>
          <w:lang w:eastAsia="hr-HR"/>
        </w:rPr>
        <w:t>i upravitelj</w:t>
      </w:r>
      <w:r w:rsidR="006C4130">
        <w:rPr>
          <w:rFonts w:ascii="Times New Roman" w:hAnsi="Times New Roman" w:eastAsia="Times New Roman"/>
          <w:sz w:val="24"/>
          <w:szCs w:val="24"/>
          <w:lang w:eastAsia="hr-HR"/>
        </w:rPr>
        <w:t>:</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6C4130" w:rsidP="0085216E" w:rsidRDefault="006C4130">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w:t>
      </w:r>
      <w:r w:rsidR="00185527">
        <w:rPr>
          <w:rFonts w:ascii="Times New Roman" w:hAnsi="Times New Roman" w:eastAsia="Times New Roman"/>
          <w:sz w:val="24"/>
          <w:szCs w:val="24"/>
          <w:lang w:eastAsia="hr-HR"/>
        </w:rPr>
        <w:t>ci</w:t>
      </w:r>
      <w:r w:rsidR="006C4130">
        <w:rPr>
          <w:rFonts w:ascii="Times New Roman" w:hAnsi="Times New Roman" w:eastAsia="Times New Roman"/>
          <w:sz w:val="24"/>
          <w:szCs w:val="24"/>
          <w:lang w:eastAsia="hr-HR"/>
        </w:rPr>
        <w:t>:</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p w:rsidR="003D557F" w:rsidP="002F61DE" w:rsidRDefault="003D557F">
      <w:pPr>
        <w:spacing w:after="0" w:line="240" w:lineRule="auto"/>
        <w:rPr>
          <w:rFonts w:ascii="Times New Roman" w:hAnsi="Times New Roman"/>
          <w:sz w:val="24"/>
          <w:szCs w:val="24"/>
        </w:rPr>
      </w:pPr>
    </w:p>
    <w:p w:rsidR="003D557F" w:rsidP="002F61DE" w:rsidRDefault="003D557F">
      <w:pPr>
        <w:spacing w:after="0" w:line="240" w:lineRule="auto"/>
        <w:rPr>
          <w:rFonts w:ascii="Times New Roman" w:hAnsi="Times New Roman"/>
          <w:sz w:val="24"/>
          <w:szCs w:val="24"/>
        </w:rPr>
      </w:pP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02957" w:rsidP="00501147" w:rsidRDefault="00A02957">
      <w:pPr>
        <w:spacing w:after="0" w:line="240" w:lineRule="auto"/>
      </w:pPr>
      <w:r>
        <w:separator/>
      </w:r>
    </w:p>
  </w:endnote>
  <w:endnote w:type="continuationSeparator" w:id="0">
    <w:p w:rsidR="00A02957" w:rsidP="00501147" w:rsidRDefault="00A0295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02957" w:rsidP="00501147" w:rsidRDefault="00A02957">
      <w:pPr>
        <w:spacing w:after="0" w:line="240" w:lineRule="auto"/>
      </w:pPr>
      <w:r>
        <w:separator/>
      </w:r>
    </w:p>
  </w:footnote>
  <w:footnote w:type="continuationSeparator" w:id="0">
    <w:p w:rsidR="00A02957" w:rsidP="00501147" w:rsidRDefault="00A0295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785DBF" w:rsidP="00340399" w:rsidRDefault="00785DBF">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255562">
      <w:rPr>
        <w:rFonts w:ascii="Times New Roman" w:hAnsi="Times New Roman"/>
        <w:noProof/>
        <w:sz w:val="24"/>
        <w:szCs w:val="24"/>
      </w:rPr>
      <w:t>Poslovni broj: 10 St-466/2018-176</w:t>
    </w:r>
    <w:r w:rsidRPr="00F26311">
      <w:rPr>
        <w:rFonts w:ascii="Times New Roman" w:hAnsi="Times New Roman"/>
        <w:sz w:val="24"/>
        <w:szCs w:val="24"/>
      </w:rPr>
      <w:fldChar w:fldCharType="end"/>
    </w:r>
  </w:p>
  <w:p w:rsidRPr="00A31587" w:rsidR="00785DBF" w:rsidP="00A31587" w:rsidRDefault="00785DBF">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255562">
      <w:rPr>
        <w:rFonts w:ascii="Times New Roman" w:hAnsi="Times New Roman"/>
        <w:noProof/>
        <w:sz w:val="24"/>
        <w:szCs w:val="24"/>
      </w:rPr>
      <w:t>2</w:t>
    </w:r>
    <w:r w:rsidRPr="00A31587">
      <w:rPr>
        <w:rFonts w:ascii="Times New Roman" w:hAnsi="Times New Roman"/>
        <w:sz w:val="24"/>
        <w:szCs w:val="24"/>
      </w:rPr>
      <w:fldChar w:fldCharType="end"/>
    </w:r>
  </w:p>
  <w:p w:rsidR="00785DBF" w:rsidP="00A31587" w:rsidRDefault="00785DBF">
    <w:pPr>
      <w:pStyle w:val="Zaglavlje"/>
      <w:tabs>
        <w:tab w:val="clear" w:pos="4536"/>
        <w:tab w:val="clear" w:pos="9072"/>
        <w:tab w:val="left" w:pos="3065"/>
      </w:tabs>
      <w:spacing w:after="0" w:line="240" w:lineRule="auto"/>
      <w:rPr>
        <w:rFonts w:ascii="Times New Roman" w:hAnsi="Times New Roman"/>
        <w:sz w:val="24"/>
        <w:szCs w:val="24"/>
      </w:rPr>
    </w:pPr>
  </w:p>
  <w:p w:rsidRPr="00A31587" w:rsidR="00785DBF" w:rsidP="00A31587" w:rsidRDefault="00785DBF">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2049EB"/>
    <w:multiLevelType w:val="hybridMultilevel"/>
    <w:tmpl w:val="3F08A6D2"/>
    <w:lvl w:ilvl="0" w:tplc="52EA3F20">
      <w:start w:val="1"/>
      <w:numFmt w:val="upperRoman"/>
      <w:lvlText w:val="%1."/>
      <w:lvlJc w:val="left"/>
      <w:pPr>
        <w:tabs>
          <w:tab w:val="num" w:pos="1080"/>
        </w:tabs>
        <w:ind w:left="1080" w:hanging="72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8197DC5"/>
    <w:multiLevelType w:val="hybridMultilevel"/>
    <w:tmpl w:val="5F1412B0"/>
    <w:lvl w:ilvl="0" w:tplc="041A000F">
      <w:start w:val="1"/>
      <w:numFmt w:val="decimal"/>
      <w:lvlText w:val="%1."/>
      <w:lvlJc w:val="left"/>
      <w:pPr>
        <w:ind w:left="1560" w:hanging="360"/>
      </w:pPr>
    </w:lvl>
    <w:lvl w:ilvl="1" w:tplc="041A0019" w:tentative="true">
      <w:start w:val="1"/>
      <w:numFmt w:val="lowerLetter"/>
      <w:lvlText w:val="%2."/>
      <w:lvlJc w:val="left"/>
      <w:pPr>
        <w:ind w:left="2280" w:hanging="360"/>
      </w:pPr>
    </w:lvl>
    <w:lvl w:ilvl="2" w:tplc="041A001B" w:tentative="true">
      <w:start w:val="1"/>
      <w:numFmt w:val="lowerRoman"/>
      <w:lvlText w:val="%3."/>
      <w:lvlJc w:val="right"/>
      <w:pPr>
        <w:ind w:left="3000" w:hanging="180"/>
      </w:pPr>
    </w:lvl>
    <w:lvl w:ilvl="3" w:tplc="041A000F" w:tentative="true">
      <w:start w:val="1"/>
      <w:numFmt w:val="decimal"/>
      <w:lvlText w:val="%4."/>
      <w:lvlJc w:val="left"/>
      <w:pPr>
        <w:ind w:left="3720" w:hanging="360"/>
      </w:pPr>
    </w:lvl>
    <w:lvl w:ilvl="4" w:tplc="041A0019" w:tentative="true">
      <w:start w:val="1"/>
      <w:numFmt w:val="lowerLetter"/>
      <w:lvlText w:val="%5."/>
      <w:lvlJc w:val="left"/>
      <w:pPr>
        <w:ind w:left="4440" w:hanging="360"/>
      </w:pPr>
    </w:lvl>
    <w:lvl w:ilvl="5" w:tplc="041A001B" w:tentative="true">
      <w:start w:val="1"/>
      <w:numFmt w:val="lowerRoman"/>
      <w:lvlText w:val="%6."/>
      <w:lvlJc w:val="right"/>
      <w:pPr>
        <w:ind w:left="5160" w:hanging="180"/>
      </w:pPr>
    </w:lvl>
    <w:lvl w:ilvl="6" w:tplc="041A000F" w:tentative="true">
      <w:start w:val="1"/>
      <w:numFmt w:val="decimal"/>
      <w:lvlText w:val="%7."/>
      <w:lvlJc w:val="left"/>
      <w:pPr>
        <w:ind w:left="5880" w:hanging="360"/>
      </w:pPr>
    </w:lvl>
    <w:lvl w:ilvl="7" w:tplc="041A0019" w:tentative="true">
      <w:start w:val="1"/>
      <w:numFmt w:val="lowerLetter"/>
      <w:lvlText w:val="%8."/>
      <w:lvlJc w:val="left"/>
      <w:pPr>
        <w:ind w:left="6600" w:hanging="360"/>
      </w:pPr>
    </w:lvl>
    <w:lvl w:ilvl="8" w:tplc="041A001B" w:tentative="true">
      <w:start w:val="1"/>
      <w:numFmt w:val="lowerRoman"/>
      <w:lvlText w:val="%9."/>
      <w:lvlJc w:val="right"/>
      <w:pPr>
        <w:ind w:left="7320" w:hanging="180"/>
      </w:pPr>
    </w:lvl>
  </w:abstractNum>
  <w:abstractNum w:abstractNumId="3">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4">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2142BFC"/>
    <w:multiLevelType w:val="hybridMultilevel"/>
    <w:tmpl w:val="52BE98E2"/>
    <w:lvl w:ilvl="0" w:tplc="C9AC6A80">
      <w:start w:val="19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3"/>
  </w:num>
  <w:num w:numId="2">
    <w:abstractNumId w:val="4"/>
  </w:num>
  <w:num w:numId="3">
    <w:abstractNumId w:val="1"/>
  </w:num>
  <w:num w:numId="4">
    <w:abstractNumId w:val="5"/>
  </w:num>
  <w:num w:numId="5">
    <w:abstractNumId w:val="0"/>
  </w:num>
  <w:num w:numId="6">
    <w:abstractNumId w:val="6"/>
  </w:num>
  <w:num w:numId="7">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5E67"/>
    <w:rsid w:val="000227FF"/>
    <w:rsid w:val="000242FA"/>
    <w:rsid w:val="00036638"/>
    <w:rsid w:val="0004207D"/>
    <w:rsid w:val="00042298"/>
    <w:rsid w:val="00071AE4"/>
    <w:rsid w:val="00087C43"/>
    <w:rsid w:val="0012490A"/>
    <w:rsid w:val="00131BEC"/>
    <w:rsid w:val="00136B4A"/>
    <w:rsid w:val="00147BCF"/>
    <w:rsid w:val="00147D7D"/>
    <w:rsid w:val="00182A3F"/>
    <w:rsid w:val="00185527"/>
    <w:rsid w:val="001936B0"/>
    <w:rsid w:val="00194888"/>
    <w:rsid w:val="001A12E8"/>
    <w:rsid w:val="001A7050"/>
    <w:rsid w:val="001C0CA1"/>
    <w:rsid w:val="001C672A"/>
    <w:rsid w:val="001E4185"/>
    <w:rsid w:val="001F6DF0"/>
    <w:rsid w:val="00205192"/>
    <w:rsid w:val="002266B5"/>
    <w:rsid w:val="0023018E"/>
    <w:rsid w:val="00237FCE"/>
    <w:rsid w:val="002516D9"/>
    <w:rsid w:val="00255562"/>
    <w:rsid w:val="00287E3A"/>
    <w:rsid w:val="002971D6"/>
    <w:rsid w:val="002A63E3"/>
    <w:rsid w:val="002B47F1"/>
    <w:rsid w:val="002B766A"/>
    <w:rsid w:val="002C161C"/>
    <w:rsid w:val="002C27FD"/>
    <w:rsid w:val="002D2FC4"/>
    <w:rsid w:val="002E3DDB"/>
    <w:rsid w:val="002F56F1"/>
    <w:rsid w:val="002F61DE"/>
    <w:rsid w:val="002F6281"/>
    <w:rsid w:val="00315F68"/>
    <w:rsid w:val="00331DFC"/>
    <w:rsid w:val="00337B41"/>
    <w:rsid w:val="00340399"/>
    <w:rsid w:val="00341823"/>
    <w:rsid w:val="00342CFC"/>
    <w:rsid w:val="00345212"/>
    <w:rsid w:val="00365307"/>
    <w:rsid w:val="003676A5"/>
    <w:rsid w:val="00367E59"/>
    <w:rsid w:val="0037510D"/>
    <w:rsid w:val="00385BF0"/>
    <w:rsid w:val="003860B4"/>
    <w:rsid w:val="0038772D"/>
    <w:rsid w:val="00394A8C"/>
    <w:rsid w:val="003A4477"/>
    <w:rsid w:val="003B3557"/>
    <w:rsid w:val="003D557F"/>
    <w:rsid w:val="003E06DF"/>
    <w:rsid w:val="0040231C"/>
    <w:rsid w:val="0044091E"/>
    <w:rsid w:val="00450291"/>
    <w:rsid w:val="0048311E"/>
    <w:rsid w:val="004945A4"/>
    <w:rsid w:val="0049749B"/>
    <w:rsid w:val="004A0BD1"/>
    <w:rsid w:val="004B1549"/>
    <w:rsid w:val="004B4B6B"/>
    <w:rsid w:val="004C7EB8"/>
    <w:rsid w:val="004D3178"/>
    <w:rsid w:val="004E1C60"/>
    <w:rsid w:val="00501147"/>
    <w:rsid w:val="00504323"/>
    <w:rsid w:val="00531B01"/>
    <w:rsid w:val="0057419C"/>
    <w:rsid w:val="00594B82"/>
    <w:rsid w:val="005A0AC2"/>
    <w:rsid w:val="005A0F8E"/>
    <w:rsid w:val="005A22FE"/>
    <w:rsid w:val="005E1D89"/>
    <w:rsid w:val="005E74DB"/>
    <w:rsid w:val="005F633B"/>
    <w:rsid w:val="00606F1C"/>
    <w:rsid w:val="006609CA"/>
    <w:rsid w:val="0067072D"/>
    <w:rsid w:val="00685195"/>
    <w:rsid w:val="006C4130"/>
    <w:rsid w:val="007052BC"/>
    <w:rsid w:val="0070705B"/>
    <w:rsid w:val="00722E28"/>
    <w:rsid w:val="00732B61"/>
    <w:rsid w:val="00741600"/>
    <w:rsid w:val="00757A30"/>
    <w:rsid w:val="00774898"/>
    <w:rsid w:val="007802E2"/>
    <w:rsid w:val="00785DBF"/>
    <w:rsid w:val="0078776D"/>
    <w:rsid w:val="007A409A"/>
    <w:rsid w:val="00833A13"/>
    <w:rsid w:val="0085216E"/>
    <w:rsid w:val="00863DFD"/>
    <w:rsid w:val="008659E3"/>
    <w:rsid w:val="00891079"/>
    <w:rsid w:val="00894F4D"/>
    <w:rsid w:val="008A6557"/>
    <w:rsid w:val="008C4EFB"/>
    <w:rsid w:val="008C6566"/>
    <w:rsid w:val="008D05FD"/>
    <w:rsid w:val="00910040"/>
    <w:rsid w:val="0091280F"/>
    <w:rsid w:val="0092437B"/>
    <w:rsid w:val="0092785C"/>
    <w:rsid w:val="00957093"/>
    <w:rsid w:val="0096157B"/>
    <w:rsid w:val="00964637"/>
    <w:rsid w:val="0096563D"/>
    <w:rsid w:val="00975368"/>
    <w:rsid w:val="00977D34"/>
    <w:rsid w:val="00984BD4"/>
    <w:rsid w:val="009856F5"/>
    <w:rsid w:val="009D7486"/>
    <w:rsid w:val="00A01884"/>
    <w:rsid w:val="00A02957"/>
    <w:rsid w:val="00A034FE"/>
    <w:rsid w:val="00A31425"/>
    <w:rsid w:val="00A31587"/>
    <w:rsid w:val="00A36EF8"/>
    <w:rsid w:val="00A4541F"/>
    <w:rsid w:val="00A54F97"/>
    <w:rsid w:val="00A647A8"/>
    <w:rsid w:val="00A65E60"/>
    <w:rsid w:val="00AA1295"/>
    <w:rsid w:val="00AF28D9"/>
    <w:rsid w:val="00B00B9A"/>
    <w:rsid w:val="00B10018"/>
    <w:rsid w:val="00B2463D"/>
    <w:rsid w:val="00B43087"/>
    <w:rsid w:val="00B43741"/>
    <w:rsid w:val="00B5179E"/>
    <w:rsid w:val="00B92B86"/>
    <w:rsid w:val="00B9478D"/>
    <w:rsid w:val="00BA2A1C"/>
    <w:rsid w:val="00BA2A49"/>
    <w:rsid w:val="00BB0E3F"/>
    <w:rsid w:val="00BC5568"/>
    <w:rsid w:val="00BD657F"/>
    <w:rsid w:val="00BD6743"/>
    <w:rsid w:val="00BF777D"/>
    <w:rsid w:val="00C0411F"/>
    <w:rsid w:val="00C162FB"/>
    <w:rsid w:val="00C3219F"/>
    <w:rsid w:val="00C3283B"/>
    <w:rsid w:val="00C3783C"/>
    <w:rsid w:val="00C40DB0"/>
    <w:rsid w:val="00C463E3"/>
    <w:rsid w:val="00C470B6"/>
    <w:rsid w:val="00C50709"/>
    <w:rsid w:val="00C52364"/>
    <w:rsid w:val="00C70767"/>
    <w:rsid w:val="00C76748"/>
    <w:rsid w:val="00C855F6"/>
    <w:rsid w:val="00CA2048"/>
    <w:rsid w:val="00CA648B"/>
    <w:rsid w:val="00CB0DAC"/>
    <w:rsid w:val="00CC343E"/>
    <w:rsid w:val="00CE3864"/>
    <w:rsid w:val="00CE7491"/>
    <w:rsid w:val="00D20B98"/>
    <w:rsid w:val="00D228AD"/>
    <w:rsid w:val="00D25928"/>
    <w:rsid w:val="00D43FE4"/>
    <w:rsid w:val="00D50D29"/>
    <w:rsid w:val="00D529A8"/>
    <w:rsid w:val="00D52F90"/>
    <w:rsid w:val="00D60419"/>
    <w:rsid w:val="00D61120"/>
    <w:rsid w:val="00DA7ECE"/>
    <w:rsid w:val="00DB5D1B"/>
    <w:rsid w:val="00DC5347"/>
    <w:rsid w:val="00DC66A8"/>
    <w:rsid w:val="00DC70E5"/>
    <w:rsid w:val="00DD58DB"/>
    <w:rsid w:val="00E14573"/>
    <w:rsid w:val="00E349A5"/>
    <w:rsid w:val="00E677AB"/>
    <w:rsid w:val="00E7211F"/>
    <w:rsid w:val="00E82615"/>
    <w:rsid w:val="00E83461"/>
    <w:rsid w:val="00E94E2D"/>
    <w:rsid w:val="00EB768C"/>
    <w:rsid w:val="00EC15A5"/>
    <w:rsid w:val="00EC6ED0"/>
    <w:rsid w:val="00EE512D"/>
    <w:rsid w:val="00EE7E3E"/>
    <w:rsid w:val="00EF5B9A"/>
    <w:rsid w:val="00F12359"/>
    <w:rsid w:val="00F23EB5"/>
    <w:rsid w:val="00F2709F"/>
    <w:rsid w:val="00F31581"/>
    <w:rsid w:val="00F33003"/>
    <w:rsid w:val="00F37D3F"/>
    <w:rsid w:val="00F4349D"/>
    <w:rsid w:val="00F45EEF"/>
    <w:rsid w:val="00F46F57"/>
    <w:rsid w:val="00F53535"/>
    <w:rsid w:val="00F54388"/>
    <w:rsid w:val="00F65CC2"/>
    <w:rsid w:val="00F85E94"/>
    <w:rsid w:val="00FB3326"/>
    <w:rsid w:val="00FE0FF5"/>
    <w:rsid w:val="00FF2BF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header" w:uiPriority="0"/>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nhideWhenUsed/>
    <w:rsid w:val="00501147"/>
    <w:pPr>
      <w:tabs>
        <w:tab w:val="center" w:pos="4536"/>
        <w:tab w:val="right" w:pos="9072"/>
      </w:tabs>
    </w:pPr>
  </w:style>
  <w:style w:type="character" w:styleId="ZaglavljeChar" w:customStyle="true">
    <w:name w:val="Zaglavlje Char"/>
    <w:link w:val="Zaglavlje"/>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uiPriority w:val="59"/>
    <w:rsid w:val="002A63E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4" w:customStyle="true">
    <w:name w:val="Rešetka tablice4"/>
    <w:basedOn w:val="Obinatablica"/>
    <w:next w:val="Reetkatablice"/>
    <w:uiPriority w:val="59"/>
    <w:rsid w:val="002A63E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5" w:customStyle="true">
    <w:name w:val="Rešetka tablice5"/>
    <w:basedOn w:val="Obinatablica"/>
    <w:next w:val="Reetkatablice"/>
    <w:uiPriority w:val="59"/>
    <w:rsid w:val="003B3557"/>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2" w:customStyle="true">
    <w:name w:val="Bez popisa2"/>
    <w:next w:val="Bezpopisa"/>
    <w:uiPriority w:val="99"/>
    <w:semiHidden/>
    <w:rsid w:val="00F65CC2"/>
  </w:style>
  <w:style w:type="table" w:styleId="Reetkatablice6" w:customStyle="true">
    <w:name w:val="Rešetka tablice6"/>
    <w:basedOn w:val="Obinatablica"/>
    <w:next w:val="Reetkatablice"/>
    <w:rsid w:val="00F65CC2"/>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uiPriority w:val="99"/>
    <w:unhideWhenUsed/>
    <w:rsid w:val="00F65CC2"/>
    <w:rPr>
      <w:color w:val="0000FF"/>
      <w:u w:val="single"/>
    </w:rPr>
  </w:style>
  <w:style w:type="character" w:styleId="SlijeenaHiperveza">
    <w:name w:val="FollowedHyperlink"/>
    <w:uiPriority w:val="99"/>
    <w:unhideWhenUsed/>
    <w:rsid w:val="00F65CC2"/>
    <w:rPr>
      <w:color w:val="800080"/>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nhideWhenUsed/>
    <w:rsid w:val="00501147"/>
    <w:pPr>
      <w:tabs>
        <w:tab w:pos="4536" w:val="center"/>
        <w:tab w:pos="9072" w:val="right"/>
      </w:tabs>
    </w:pPr>
  </w:style>
  <w:style w:customStyle="1" w:styleId="ZaglavljeChar" w:type="character">
    <w:name w:val="Zaglavlje Char"/>
    <w:link w:val="Zaglavlje"/>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2A63E3"/>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5" w:type="table">
    <w:name w:val="Rešetka tablice5"/>
    <w:basedOn w:val="Obinatablica"/>
    <w:next w:val="Reetkatablice"/>
    <w:uiPriority w:val="59"/>
    <w:rsid w:val="003B3557"/>
    <w:rPr>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2" w:type="numbering">
    <w:name w:val="Bez popisa2"/>
    <w:next w:val="Bezpopisa"/>
    <w:uiPriority w:val="99"/>
    <w:semiHidden/>
    <w:rsid w:val="00F65CC2"/>
  </w:style>
  <w:style w:customStyle="1" w:styleId="Reetkatablice6" w:type="table">
    <w:name w:val="Rešetka tablice6"/>
    <w:basedOn w:val="Obinatablica"/>
    <w:next w:val="Reetkatablice"/>
    <w:rsid w:val="00F65CC2"/>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uiPriority w:val="99"/>
    <w:unhideWhenUsed/>
    <w:rsid w:val="00F65CC2"/>
    <w:rPr>
      <w:color w:val="0000FF"/>
      <w:u w:val="single"/>
    </w:rPr>
  </w:style>
  <w:style w:styleId="SlijeenaHiperveza" w:type="character">
    <w:name w:val="FollowedHyperlink"/>
    <w:uiPriority w:val="99"/>
    <w:unhideWhenUsed/>
    <w:rsid w:val="00F65CC2"/>
    <w:rPr>
      <w:color w:val="800080"/>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18. siječnja 2021.</izvorni_sadrzaj>
    <derivirana_varijabla naziv="DomainObject.StvarniPocetakDatum_1">18. siječnja 2021.</derivirana_varijabla>
  </DomainObject.StvarniPocetakDatum>
  <DomainObject.StvarniZavrsetakDatum>
    <izvorni_sadrzaj>18. siječnja 2021.</izvorni_sadrzaj>
    <derivirana_varijabla naziv="DomainObject.StvarniZavrsetakDatum_1">18. siječnja 2021.</derivirana_varijabla>
  </DomainObject.StvarniZavrsetakDatum>
  <DomainObject.PlaniraniZavrsetakDatum>
    <izvorni_sadrzaj>18. siječnja 2021.</izvorni_sadrzaj>
    <derivirana_varijabla naziv="DomainObject.PlaniraniZavrsetakDatum_1">18. siječnja 2021.</derivirana_varijabla>
  </DomainObject.PlaniraniZavrsetakDatum>
  <DomainObject.PlaniraniPocetakDatum>
    <izvorni_sadrzaj>18. siječnja 2021.</izvorni_sadrzaj>
    <derivirana_varijabla naziv="DomainObject.PlaniraniPocetakDatum_1">18. siječnja 2021.</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siječnja 2021.</izvorni_sadrzaj>
    <derivirana_varijabla naziv="DomainObject.Zapisnik.DatumKreiranja_1">18. siječnja 2021.</derivirana_varijabla>
  </DomainObject.Zapisnik.DatumKreiranja>
  <DomainObject.Zapisnik.ImovinskaKorist>
    <izvorni_sadrzaj/>
    <derivirana_varijabla naziv="DomainObject.Zapisnik.ImovinskaKorist_1"/>
  </DomainObject.Zapisnik.ImovinskaKorist>
  <DomainObject.Zapisnik.Oznaka>
    <izvorni_sadrzaj>St-466/2018-176</izvorni_sadrzaj>
    <derivirana_varijabla naziv="DomainObject.Zapisnik.Oznaka_1">St-466/2018-176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2018.</izvorni_sadrzaj>
    <derivirana_varijabla naziv="DomainObject.Predmet.DatumOsnivanja_1">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radnika</izvorni_sadrzaj>
    <derivirana_varijabla naziv="DomainObject.Predmet.Opis_1">Prijedlog radnika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St-466/2018</izvorni_sadrzaj>
    <derivirana_varijabla naziv="DomainObject.Predmet.OznakaBroj_1">St-466/2018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St-440/18 - odbačen prijedlog
Prijave tražbina u referadi</izvorni_sadrzaj>
    <derivirana_varijabla naziv="DomainObject.Predmet.PrimjedbaSuca_1">4 St-440/18 - odbačen prijedlog
Prijave tražbina u referadi</derivirana_varijabla>
  </DomainObject.Predmet.PrimjedbaSuca>
  <DomainObject.Predmet.ProtustrankaFormated>
    <izvorni_sadrzaj>  ZRINSKI dioničko društvo za grafičku i nakladničku djelatnost u stečaju zastupanog po punomoćniku Mirjana Ovčar</izvorni_sadrzaj>
    <derivirana_varijabla naziv="DomainObject.Predmet.ProtustrankaFormated_1">  ZRINSKI dioničko društvo za grafičku i nakladničku djelatnost u stečaju zastupanog po punomoćniku Mirjana Ovčar</derivirana_varijabla>
  </DomainObject.Predmet.ProtustrankaFormated>
  <DomainObject.Predmet.ProtustrankaFormatedOIB>
    <izvorni_sadrzaj>  ZRINSKI dioničko društvo za grafičku i nakladničku djelatnost u stečaju, OIB 38396277912 zastupanog po punomoćniku Mirjana Ovčar</izvorni_sadrzaj>
    <derivirana_varijabla naziv="DomainObject.Predmet.ProtustrankaFormatedOIB_1">  ZRINSKI dioničko društvo za grafičku i nakladničku djelatnost u stečaju, OIB 38396277912 zastupanog po punomoćniku Mirjana Ovčar</derivirana_varijabla>
  </DomainObject.Predmet.ProtustrankaFormatedOIB>
  <DomainObject.Predmet.ProtustrankaFormatedWithAdress>
    <izvorni_sadrzaj> ZRINSKI dioničko društvo za grafičku i nakladničku djelatnost u stečaju, Dr. Ivana Novaka 13, 40000 Čakovec zastupanog po punomoćniku Mirjana Ovčar</izvorni_sadrzaj>
    <derivirana_varijabla naziv="DomainObject.Predmet.ProtustrankaFormatedWithAdress_1"> ZRINSKI dioničko društvo za grafičku i nakladničku djelatnost u stečaju, Dr. Ivana Novaka 13, 40000 Čakovec zastupanog po punomoćniku Mirjana Ovčar</derivirana_varijabla>
  </DomainObject.Predmet.ProtustrankaFormatedWithAdress>
  <DomainObject.Predmet.ProtustrankaFormatedWithAdressOIB>
    <izvorni_sadrzaj> ZRINSKI dioničko društvo za grafičku i nakladničku djelatnost u stečaju, OIB 38396277912, Dr. Ivana Novaka 13, 40000 Čakovec zastupanog po punomoćniku Mirjana Ovčar</izvorni_sadrzaj>
    <derivirana_varijabla naziv="DomainObject.Predmet.ProtustrankaFormatedWithAdressOIB_1"> ZRINSKI dioničko društvo za grafičku i nakladničku djelatnost u stečaju, OIB 38396277912, Dr. Ivana Novaka 13, 40000 Čakovec zastupanog po punomoćniku Mirjana Ovčar</derivirana_varijabla>
  </DomainObject.Predmet.ProtustrankaFormatedWithAdressOIB>
  <DomainObject.Predmet.ProtustrankaWithAdress>
    <izvorni_sadrzaj>ZRINSKI dioničko društvo za grafičku i nakladničku djelatnost u stečaju Dr. Ivana Novaka 13, 40000 Čakovec</izvorni_sadrzaj>
    <derivirana_varijabla naziv="DomainObject.Predmet.ProtustrankaWithAdress_1">ZRINSKI dioničko društvo za grafičku i nakladničku djelatnost u stečaju Dr. Ivana Novaka 13, 40000 Čakovec</derivirana_varijabla>
  </DomainObject.Predmet.ProtustrankaWithAdress>
  <DomainObject.Predmet.ProtustrankaWithAdressOIB>
    <izvorni_sadrzaj>ZRINSKI dioničko društvo za grafičku i nakladničku djelatnost u stečaju, OIB 38396277912, Dr. Ivana Novaka 13, 40000 Čakovec</izvorni_sadrzaj>
    <derivirana_varijabla naziv="DomainObject.Predmet.ProtustrankaWithAdressOIB_1">ZRINSKI dioničko društvo za grafičku i nakladničku djelatnost u stečaju, OIB 38396277912, Dr. Ivana Novaka 13, 40000 Čakovec</derivirana_varijabla>
  </DomainObject.Predmet.ProtustrankaWithAdressOIB>
  <DomainObject.Predmet.ProtustrankaNazivFormated>
    <izvorni_sadrzaj>ZRINSKI dioničko društvo za grafičku i nakladničku djelatnost u stečaju</izvorni_sadrzaj>
    <derivirana_varijabla naziv="DomainObject.Predmet.ProtustrankaNazivFormated_1">ZRINSKI dioničko društvo za grafičku i nakladničku djelatnost u stečaju</derivirana_varijabla>
  </DomainObject.Predmet.ProtustrankaNazivFormated>
  <DomainObject.Predmet.ProtustrankaNazivFormatedOIB>
    <izvorni_sadrzaj>ZRINSKI dioničko društvo za grafičku i nakladničku djelatnost u stečaju, OIB 38396277912</izvorni_sadrzaj>
    <derivirana_varijabla naziv="DomainObject.Predmet.ProtustrankaNazivFormatedOIB_1">ZRINSKI dioničko društvo za grafičku i nakladničku djelatnost u stečaju, OIB 38396277912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izvorni_sadrzaj>
    <derivirana_varijabla naziv="DomainObject.Predmet.StrankaFormated_1">  Mirjana Tkalec zastupane po punomoćniku Sindikat grafičke i nakladničke djelatnosti Hrvatske; Klodija Mesarić zastupane po punomoćniku Sindikat grafičke i nakladničke djelatnosti Hrvatske; Renato Treska zastupanog po punomoćniku Sindikat grafičke i nakladničke djelatnosti Hrvatske; Božidar Žvorc zastupanog po punomoćniku Sindikat grafičke i nakladničke djelatnosti Hrvatske; Dubravko Keresteš zastupanog po punomoćniku Sindikat grafičke i nakladničke djelatnosti Hrvatske; Nada Šarić zastupane po punomoćniku Sindikat grafičke i nakladničke djelatnosti Hrvatske; Lidija Novak zastupane po punomoćniku Sindikat grafičke i nakladničke djelatnosti Hrvatske; Slavko Vidović zastupanog po punomoćniku Sindikat grafičke i nakladničke djelatnosti Hrvatske; Gorazd Črep zastupanog po punomoćniku Sindikat grafičke i nakladničke djelatnosti Hrvatske; Svjetlana Okreša zastupane po punomoćniku Sindikat grafičke i nakladničke djelatnosti Hrvatske; Ana Zadravec zastupane po punomoćniku Sindikat grafičke i nakladničke djelatnosti Hrvatske; Silvester Bernat zastupanog po punomoćniku Sindikat grafičke i nakladničke djelatnosti Hrvatske; Kristina Janković zastupane po punomoćniku Sindikat grafičke i nakladničke djelatnosti Hrvatske; Jasminka Tušek zastupane po punomoćniku Sindikat grafičke i nakladničke djelatnosti Hrvatske; Spomenka Rob zastupane po punomoćniku Sindikat grafičke i nakladničke djelatnosti Hrvatske; Suzana Škreb zastupane po punomoćniku Sindikat grafičke i nakladničke djelatnosti Hrvatske; Martina Žerjav Srša zastupane po punomoćniku Sindikat grafičke i nakladničke djelatnosti Hrvatske; Zdravko Novak zastupanog po punomoćniku Sindikat grafičke i nakladničke djelatnosti Hrvatske; Ivan Kalamari zastupanog po punomoćniku Sindikat grafičke i nakladničke djelatnosti Hrvatske; Ana Maria Babić zastupane po punomoćniku Sindikat grafičke i nakladničke djelatnosti Hrvatske; Damir Babić zastupanog po punomoćniku Sindikat grafičke i nakladničke djelatnosti Hrvatske; Danijela Filipović zastupane po punomoćniku Sindikat grafičke i nakladničke djelatnosti Hrvatske; Dragan Hrustek zastupanog po punomoćniku Sindikat grafičke i nakladničke djelatnosti Hrvatske; Đurđica Kovačić zastupane po punomoćniku Sindikat grafičke i nakladničke djelatnosti Hrvatske; Jelena Vadas zastupane po punomoćniku Sindikat grafičke i nakladničke djelatnosti Hrvatske; Dino Marciuš zastupanog po punomoćniku Sindikat grafičke i nakladničke djelatnosti Hrvatske; Ana Đud zastupane po punomoćniku Sindikat grafičke i nakladničke djelatnosti Hrvatske; Dubravka Pintarić zastupane po punomoćniku Sindikat grafičke i nakladničke djelatnosti Hrvatske; Melani Vidović zastupane po punomoćniku Sindikat grafičke i nakladničke djelatnosti Hrvatske; Ivana Vincetič zastupane po punomoćniku Sindikat grafičke i nakladničke djelatnosti Hrvatske; Zdenka Jožić zastupane po punomoćniku Sindikat grafičke i nakladničke djelatnosti Hrvatske; Nada Slamek zastupane po punomoćniku Sindikat grafičke i nakladničke djelatnosti Hrvatske; Marija Vrtarić zastupane po punomoćniku Sindikat grafičke i nakladničke djelatnosti Hrvatske; Kristijan Petran zastupanog po punomoćniku Sindikat grafičke i nakladničke djelatnosti Hrvatske</derivirana_varijabla>
  </DomainObject.Predmet.StrankaFormated>
  <DomainObject.Predmet.StrankaFormatedOIB>
    <izvorni_sadrzaj>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izvorni_sadrzaj>
    <derivirana_varijabla naziv="DomainObject.Predmet.StrankaFormatedOIB_1">  Mirjana Tkalec, OIB 15908994886 zastupane po punomoćniku Sindikat grafičke i nakladničke djelatnosti Hrvatske; Klodija Mesarić, OIB 74034758803 zastupane po punomoćniku Sindikat grafičke i nakladničke djelatnosti Hrvatske; Renato Treska, OIB 91090954685 zastupanog po punomoćniku Sindikat grafičke i nakladničke djelatnosti Hrvatske; Božidar Žvorc, OIB 03470609972 zastupanog po punomoćniku Sindikat grafičke i nakladničke djelatnosti Hrvatske; Dubravko Keresteš, OIB 05564464952 zastupanog po punomoćniku Sindikat grafičke i nakladničke djelatnosti Hrvatske; Nada Šarić, OIB 70292213618 zastupane po punomoćniku Sindikat grafičke i nakladničke djelatnosti Hrvatske; Lidija Novak, OIB 87771590668 zastupane po punomoćniku Sindikat grafičke i nakladničke djelatnosti Hrvatske; Slavko Vidović, OIB 01188695357 zastupanog po punomoćniku Sindikat grafičke i nakladničke djelatnosti Hrvatske; Gorazd Črep, OIB 02354095445 zastupanog po punomoćniku Sindikat grafičke i nakladničke djelatnosti Hrvatske; Svjetlana Okreša, OIB 18312867355 zastupane po punomoćniku Sindikat grafičke i nakladničke djelatnosti Hrvatske; Ana Zadravec, OIB 00322024376 zastupane po punomoćniku Sindikat grafičke i nakladničke djelatnosti Hrvatske; Silvester Bernat, OIB 12105501746 zastupanog po punomoćniku Sindikat grafičke i nakladničke djelatnosti Hrvatske; Kristina Janković, OIB 91280290013 zastupane po punomoćniku Sindikat grafičke i nakladničke djelatnosti Hrvatske; Jasminka Tušek, OIB 78938377335 zastupane po punomoćniku Sindikat grafičke i nakladničke djelatnosti Hrvatske; Spomenka Rob, OIB 17427531753 zastupane po punomoćniku Sindikat grafičke i nakladničke djelatnosti Hrvatske; Suzana Škreb, OIB 53823170654 zastupane po punomoćniku Sindikat grafičke i nakladničke djelatnosti Hrvatske; Martina Žerjav Srša, OIB 99880655801 zastupane po punomoćniku Sindikat grafičke i nakladničke djelatnosti Hrvatske; Zdravko Novak, OIB 43391148310 zastupanog po punomoćniku Sindikat grafičke i nakladničke djelatnosti Hrvatske; Ivan Kalamari, OIB 57849365825 zastupanog po punomoćniku Sindikat grafičke i nakladničke djelatnosti Hrvatske; Ana Maria Babić, OIB 07794259400 zastupane po punomoćniku Sindikat grafičke i nakladničke djelatnosti Hrvatske; Damir Babić, OIB 81089353284 zastupanog po punomoćniku Sindikat grafičke i nakladničke djelatnosti Hrvatske; Danijela Filipović, OIB 88385051030 zastupane po punomoćniku Sindikat grafičke i nakladničke djelatnosti Hrvatske; Dragan Hrustek, OIB 73613174145 zastupanog po punomoćniku Sindikat grafičke i nakladničke djelatnosti Hrvatske; Đurđica Kovačić, OIB 97868505669 zastupane po punomoćniku Sindikat grafičke i nakladničke djelatnosti Hrvatske; Jelena Vadas, OIB 18360541040 zastupane po punomoćniku Sindikat grafičke i nakladničke djelatnosti Hrvatske; Dino Marciuš, OIB 51098386326 zastupanog po punomoćniku Sindikat grafičke i nakladničke djelatnosti Hrvatske; Ana Đud, OIB 37921980678 zastupane po punomoćniku Sindikat grafičke i nakladničke djelatnosti Hrvatske; Dubravka Pintarić, OIB 63221003551 zastupane po punomoćniku Sindikat grafičke i nakladničke djelatnosti Hrvatske; Melani Vidović, OIB 73523056765 zastupane po punomoćniku Sindikat grafičke i nakladničke djelatnosti Hrvatske; Ivana Vincetič, OIB 49078194326 zastupane po punomoćniku Sindikat grafičke i nakladničke djelatnosti Hrvatske; Zdenka Jožić, OIB 64883443495 zastupane po punomoćniku Sindikat grafičke i nakladničke djelatnosti Hrvatske; Nada Slamek, OIB 16295169732 zastupane po punomoćniku Sindikat grafičke i nakladničke djelatnosti Hrvatske; Marija Vrtarić, OIB 26046425879 zastupane po punomoćniku Sindikat grafičke i nakladničke djelatnosti Hrvatske; Kristijan Petran, OIB 73572951256 zastupanog po punomoćniku Sindikat grafičke i nakladničke djelatnosti Hrvatske</derivirana_varijabla>
  </DomainObject.Predmet.StrankaFormatedOIB>
  <DomainObject.Predmet.StrankaFormatedWithAdress>
    <izvorni_sadrzaj>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izvorni_sadrzaj>
    <derivirana_varijabla naziv="DomainObject.Predmet.StrankaFormatedWithAdress_1"> Mirjana Tkalec, Marof 7, 40315 Gornji Kraljevec zastupane po punomoćniku Sindikat grafičke i nakladničke djelatnosti Hrvatske; Klodija Mesarić, Vladimira Nazora 56, 40000 Lopatinec zastupane po punomoćniku Sindikat grafičke i nakladničke djelatnosti Hrvatske; Renato Treska, Pretetinec 188, 40000 Pretetinec zastupanog po punomoćniku Sindikat grafičke i nakladničke djelatnosti Hrvatske; Božidar Žvorc, Čehovec 151, 40323 Čehovec zastupanog po punomoćniku Sindikat grafičke i nakladničke djelatnosti Hrvatske; Dubravko Keresteš, Andrije Kačića-Miošića 8a, 40000 Čakovec zastupanog po punomoćniku Sindikat grafičke i nakladničke djelatnosti Hrvatske; Nada Šarić, Silvije Strahimira Kranjčevića 10, 40000 Čakovec zastupane po punomoćniku Sindikat grafičke i nakladničke djelatnosti Hrvatske; Lidija Novak, Donji Zebanec 10, 40313 Donji Zebanec zastupane po punomoćniku Sindikat grafičke i nakladničke djelatnosti Hrvatske; Slavko Vidović, Ivana Gorana Kovačića 49, 40000 Mihovljan zastupanog po punomoćniku Sindikat grafičke i nakladničke djelatnosti Hrvatske; Gorazd Črep, Vinka Žganca 4, 40000 Orehovica zastupanog po punomoćniku Sindikat grafičke i nakladničke djelatnosti Hrvatske; Svjetlana Okreša, Nikole Tesle 27, 40000 Pribislavec zastupane po punomoćniku Sindikat grafičke i nakladničke djelatnosti Hrvatske; Ana Zadravec, Čakovečka 17, 40000 Sivica zastupane po punomoćniku Sindikat grafičke i nakladničke djelatnosti Hrvatske; Silvester Bernat, Josipa Slavenskog 54, 40000 Ivanovec zastupanog po punomoćniku Sindikat grafičke i nakladničke djelatnosti Hrvatske; Kristina Janković, Alojzija Stepinca 29, 40000 Mala Subotica zastupane po punomoćniku Sindikat grafičke i nakladničke djelatnosti Hrvatske; Jasminka Tušek, Školska 37, 40000 Novo Selo Rok zastupane po punomoćniku Sindikat grafičke i nakladničke djelatnosti Hrvatske; Spomenka Rob, Zasadbreg 27a, 40000 Zasadbreg zastupane po punomoćniku Sindikat grafičke i nakladničke djelatnosti Hrvatske; Suzana Škreb, Ulica Lavoslava Ružičke 25, 40000 Čakovec zastupane po punomoćniku Sindikat grafičke i nakladničke djelatnosti Hrvatske; Martina Žerjav Srša, J.bajkovca 113, 40000 Savska Ves zastupane po punomoćniku Sindikat grafičke i nakladničke djelatnosti Hrvatske; Zdravko Novak, Cvjetna 4, 40000 Strahoninec zastupanog po punomoćniku Sindikat grafičke i nakladničke djelatnosti Hrvatske; Ivan Kalamari, Benkovec 30, 40000 Mala Subotica zastupanog po punomoćniku Sindikat grafičke i nakladničke djelatnosti Hrvatske; Ana Maria Babić, V.nazora 16a, 40000 Lopatinec zastupane po punomoćniku Sindikat grafičke i nakladničke djelatnosti Hrvatske; Damir Babić, V.nazora 16a, 40000 Lopatinec zastupanog po punomoćniku Sindikat grafičke i nakladničke djelatnosti Hrvatske; Danijela Filipović, Glavna 3, 40000 Sivica zastupane po punomoćniku Sindikat grafičke i nakladničke djelatnosti Hrvatske; Dragan Hrustek, Rade Končara 23a, 40000 Mali Mihaljevec zastupanog po punomoćniku Sindikat grafičke i nakladničke djelatnosti Hrvatske; Đurđica Kovačić, Vladimira Nazora 44, 40000 Lopatinec zastupane po punomoćniku Sindikat grafičke i nakladničke djelatnosti Hrvatske; Jelena Vadas, Josipa Slavenskog 3, 40323 Draškovec zastupane po punomoćniku Sindikat grafičke i nakladničke djelatnosti Hrvatske; Dino Marciuš, Slakovec 106, 40000 Slakovec zastupanog po punomoćniku Sindikat grafičke i nakladničke djelatnosti Hrvatske; Ana Đud, Poljska 5, 40000 Čakovec zastupane po punomoćniku Sindikat grafičke i nakladničke djelatnosti Hrvatske; Dubravka Pintarić, Dunajska 46, 40313 Sveti Martin Na Muri zastupane po punomoćniku Sindikat grafičke i nakladničke djelatnosti Hrvatske; Melani Vidović, Glavna 8, 40000 Celine zastupane po punomoćniku Sindikat grafičke i nakladničke djelatnosti Hrvatske; Ivana Vincetič, Črečan 34, 40000 Črečan zastupane po punomoćniku Sindikat grafičke i nakladničke djelatnosti Hrvatske; Zdenka Jožić, Josipa Bajkovca 131, 40000 Savska Ves zastupane po punomoćniku Sindikat grafičke i nakladničke djelatnosti Hrvatske; Nada Slamek, Ograda 5, 40315 Vratišinec zastupane po punomoćniku Sindikat grafičke i nakladničke djelatnosti Hrvatske; Marija Vrtarić, Marof 20, 40315 Gornji Kraljevec zastupane po punomoćniku Sindikat grafičke i nakladničke djelatnosti Hrvatske; Kristijan Petran, Pretetinec 205, 40000 Pretetinec zastupanog po punomoćniku Sindikat grafičke i nakladničke djelatnosti Hrvatske</derivirana_varijabla>
  </DomainObject.Predmet.StrankaFormatedWithAdress>
  <DomainObject.Predmet.StrankaFormatedWithAdressOIB>
    <izvorni_sadrzaj>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izvorni_sadrzaj>
    <derivirana_varijabla naziv="DomainObject.Predmet.StrankaFormatedWithAdressOIB_1"> Mirjana Tkalec, OIB 15908994886, Marof 7, 40315 Gornji Kraljevec zastupane po punomoćniku Sindikat grafičke i nakladničke djelatnosti Hrvatske; Klodija Mesarić, OIB 74034758803, Vladimira Nazora 56, 40000 Lopatinec zastupane po punomoćniku Sindikat grafičke i nakladničke djelatnosti Hrvatske; Renato Treska, OIB 91090954685, Pretetinec 188, 40000 Pretetinec zastupanog po punomoćniku Sindikat grafičke i nakladničke djelatnosti Hrvatske; Božidar Žvorc, OIB 03470609972, Čehovec 151, 40323 Čehovec zastupanog po punomoćniku Sindikat grafičke i nakladničke djelatnosti Hrvatske; Dubravko Keresteš, OIB 05564464952, Andrije Kačića-Miošića 8a, 40000 Čakovec zastupanog po punomoćniku Sindikat grafičke i nakladničke djelatnosti Hrvatske; Nada Šarić, OIB 70292213618, Silvije Strahimira Kranjčevića 10, 40000 Čakovec zastupane po punomoćniku Sindikat grafičke i nakladničke djelatnosti Hrvatske; Lidija Novak, OIB 87771590668, Donji Zebanec 10, 40313 Donji Zebanec zastupane po punomoćniku Sindikat grafičke i nakladničke djelatnosti Hrvatske; Slavko Vidović, OIB 01188695357, Ivana Gorana Kovačića 49, 40000 Mihovljan zastupanog po punomoćniku Sindikat grafičke i nakladničke djelatnosti Hrvatske; Gorazd Črep, OIB 02354095445, Vinka Žganca 4, 40000 Orehovica zastupanog po punomoćniku Sindikat grafičke i nakladničke djelatnosti Hrvatske; Svjetlana Okreša, OIB 18312867355, Nikole Tesle 27, 40000 Pribislavec zastupane po punomoćniku Sindikat grafičke i nakladničke djelatnosti Hrvatske; Ana Zadravec, OIB 00322024376, Čakovečka 17, 40000 Sivica zastupane po punomoćniku Sindikat grafičke i nakladničke djelatnosti Hrvatske; Silvester Bernat, OIB 12105501746, Josipa Slavenskog 54, 40000 Ivanovec zastupanog po punomoćniku Sindikat grafičke i nakladničke djelatnosti Hrvatske; Kristina Janković, OIB 91280290013, Alojzija Stepinca 29, 40000 Mala Subotica zastupane po punomoćniku Sindikat grafičke i nakladničke djelatnosti Hrvatske; Jasminka Tušek, OIB 78938377335, Školska 37, 40000 Novo Selo Rok zastupane po punomoćniku Sindikat grafičke i nakladničke djelatnosti Hrvatske; Spomenka Rob, OIB 17427531753, Zasadbreg 27a, 40000 Zasadbreg zastupane po punomoćniku Sindikat grafičke i nakladničke djelatnosti Hrvatske; Suzana Škreb, OIB 53823170654, Ulica Lavoslava Ružičke 25, 40000 Čakovec zastupane po punomoćniku Sindikat grafičke i nakladničke djelatnosti Hrvatske; Martina Žerjav Srša, OIB 99880655801, J.bajkovca 113, 40000 Savska Ves zastupane po punomoćniku Sindikat grafičke i nakladničke djelatnosti Hrvatske; Zdravko Novak, OIB 43391148310, Cvjetna 4, 40000 Strahoninec zastupanog po punomoćniku Sindikat grafičke i nakladničke djelatnosti Hrvatske; Ivan Kalamari, OIB 57849365825, Benkovec 30, 40000 Mala Subotica zastupanog po punomoćniku Sindikat grafičke i nakladničke djelatnosti Hrvatske; Ana Maria Babić, OIB 07794259400, V.nazora 16a, 40000 Lopatinec zastupane po punomoćniku Sindikat grafičke i nakladničke djelatnosti Hrvatske; Damir Babić, OIB 81089353284, V.nazora 16a, 40000 Lopatinec zastupanog po punomoćniku Sindikat grafičke i nakladničke djelatnosti Hrvatske; Danijela Filipović, OIB 88385051030, Glavna 3, 40000 Sivica zastupane po punomoćniku Sindikat grafičke i nakladničke djelatnosti Hrvatske; Dragan Hrustek, OIB 73613174145, Rade Končara 23a, 40000 Mali Mihaljevec zastupanog po punomoćniku Sindikat grafičke i nakladničke djelatnosti Hrvatske; Đurđica Kovačić, OIB 97868505669, Vladimira Nazora 44, 40000 Lopatinec zastupane po punomoćniku Sindikat grafičke i nakladničke djelatnosti Hrvatske; Jelena Vadas, OIB 18360541040, Josipa Slavenskog 3, 40323 Draškovec zastupane po punomoćniku Sindikat grafičke i nakladničke djelatnosti Hrvatske; Dino Marciuš, OIB 51098386326, Slakovec 106, 40000 Slakovec zastupanog po punomoćniku Sindikat grafičke i nakladničke djelatnosti Hrvatske; Ana Đud, OIB 37921980678, Poljska 5, 40000 Čakovec zastupane po punomoćniku Sindikat grafičke i nakladničke djelatnosti Hrvatske; Dubravka Pintarić, OIB 63221003551, Dunajska 46, 40313 Sveti Martin Na Muri zastupane po punomoćniku Sindikat grafičke i nakladničke djelatnosti Hrvatske; Melani Vidović, OIB 73523056765, Glavna 8, 40000 Celine zastupane po punomoćniku Sindikat grafičke i nakladničke djelatnosti Hrvatske; Ivana Vincetič, OIB 49078194326, Črečan 34, 40000 Črečan zastupane po punomoćniku Sindikat grafičke i nakladničke djelatnosti Hrvatske; Zdenka Jožić, OIB 64883443495, Josipa Bajkovca 131, 40000 Savska Ves zastupane po punomoćniku Sindikat grafičke i nakladničke djelatnosti Hrvatske; Nada Slamek, OIB 16295169732, Ograda 5, 40315 Vratišinec zastupane po punomoćniku Sindikat grafičke i nakladničke djelatnosti Hrvatske; Marija Vrtarić, OIB 26046425879, Marof 20, 40315 Gornji Kraljevec zastupane po punomoćniku Sindikat grafičke i nakladničke djelatnosti Hrvatske; Kristijan Petran, OIB 73572951256, Pretetinec 205, 40000 Pretetinec zastupanog po punomoćniku Sindikat grafičke i nakladničke djelatnosti Hrvatske</derivirana_varijabla>
  </DomainObject.Predmet.StrankaFormatedWithAdressOIB>
  <DomainObject.Predmet.StrankaWithAdress>
    <izvorni_sadrzaj>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izvorni_sadrzaj>
    <derivirana_varijabla naziv="DomainObject.Predmet.StrankaWithAdress_1">Mirjana Tkalec Marof 7,40315 Gornji Kraljevec,Klodija Mesarić Vladimira Nazora 56,40000 Lopatinec,Renato Treska Pretetinec 188,40000 Pretetinec,Božidar Žvorc Čehovec 151,40323 Čehovec,Dubravko Keresteš Andrije Kačića-Miošića 8a,40000 Čakovec,Nada Šarić Silvije Strahimira Kranjčevića 10,40000 Čakovec,Lidija Novak Donji Zebanec 10,40313 Donji Zebanec,Slavko Vidović Ivana Gorana Kovačića 49,40000 Mihovljan,Gorazd Črep Vinka Žganca 4,40000 Orehovica,Svjetlana Okreša Nikole Tesle 27,40000 Pribislavec,Ana Zadravec Čakovečka 17,40000 Sivica,Silvester Bernat Josipa Slavenskog 54,40000 Ivanovec,Kristina Janković Alojzija Stepinca 29,40000 Mala Subotica,Jasminka Tušek Školska 37,40000 Novo Selo Rok,Spomenka Rob Zasadbreg 27a,40000 Zasadbreg,Suzana Škreb Ulica Lavoslava Ružičke 25,40000 Čakovec,Martina Žerjav Srša J.bajkovca 113,40000 Savska Ves,Zdravko Novak Cvjetna 4,40000 Strahoninec,Ivan Kalamari Benkovec 30,40000 Mala Subotica,Ana Maria Babić V.nazora 16a,40000 Lopatinec,Damir Babić V.nazora 16a,40000 Lopatinec,Danijela Filipović Glavna 3,40000 Sivica,Dragan Hrustek Rade Končara 23a,40000 Mali Mihaljevec,Đurđica Kovačić Vladimira Nazora 44,40000 Lopatinec,Jelena Vadas Josipa Slavenskog 3,40323 Draškovec,Dino Marciuš Slakovec 106,40000 Slakovec,Ana Đud Poljska 5,40000 Čakovec,Dubravka Pintarić Dunajska 46,40313 Sveti Martin Na Muri,Melani Vidović Glavna 8,40000 Celine,Ivana Vincetič Črečan 34,40000 Črečan,Zdenka Jožić Josipa Bajkovca 131,40000 Savska Ves,Nada Slamek Ograda 5,40315 Vratišinec,Marija Vrtarić Marof 20,40315 Gornji Kraljevec,Kristijan Petran Pretetinec 205,40000 Pretetinec</derivirana_varijabla>
  </DomainObject.Predmet.StrankaWithAdress>
  <DomainObject.Predmet.StrankaWithAdressOIB>
    <izvorni_sadrzaj>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izvorni_sadrzaj>
    <derivirana_varijabla naziv="DomainObject.Predmet.StrankaWithAdressOIB_1">Mirjana Tkalec, OIB 15908994886, Marof 7,40315 Gornji Kraljevec,Klodija Mesarić, OIB 74034758803, Vladimira Nazora 56,40000 Lopatinec,Renato Treska, OIB 91090954685, Pretetinec 188,40000 Pretetinec,Božidar Žvorc, OIB 03470609972, Čehovec 151,40323 Čehovec,Dubravko Keresteš, OIB 05564464952, Andrije Kačića-Miošića 8a,40000 Čakovec,Nada Šarić, OIB 70292213618, Silvije Strahimira Kranjčevića 10,40000 Čakovec,Lidija Novak, OIB 87771590668, Donji Zebanec 10,40313 Donji Zebanec,Slavko Vidović, OIB 01188695357, Ivana Gorana Kovačića 49,40000 Mihovljan,Gorazd Črep, OIB 02354095445, Vinka Žganca 4,40000 Orehovica,Svjetlana Okreša, OIB 18312867355, Nikole Tesle 27,40000 Pribislavec,Ana Zadravec, OIB 00322024376, Čakovečka 17,40000 Sivica,Silvester Bernat, OIB 12105501746, Josipa Slavenskog 54,40000 Ivanovec,Kristina Janković, OIB 91280290013, Alojzija Stepinca 29,40000 Mala Subotica,Jasminka Tušek, OIB 78938377335, Školska 37,40000 Novo Selo Rok,Spomenka Rob, OIB 17427531753, Zasadbreg 27a,40000 Zasadbreg,Suzana Škreb, OIB 53823170654, Ulica Lavoslava Ružičke 25,40000 Čakovec,Martina Žerjav Srša, OIB 99880655801, J.bajkovca 113,40000 Savska Ves,Zdravko Novak, OIB 43391148310, Cvjetna 4,40000 Strahoninec,Ivan Kalamari, OIB 57849365825, Benkovec 30,40000 Mala Subotica,Ana Maria Babić, OIB 07794259400, V.nazora 16a,40000 Lopatinec,Damir Babić, OIB 81089353284, V.nazora 16a,40000 Lopatinec,Danijela Filipović, OIB 88385051030, Glavna 3,40000 Sivica,Dragan Hrustek, OIB 73613174145, Rade Končara 23a,40000 Mali Mihaljevec,Đurđica Kovačić, OIB 97868505669, Vladimira Nazora 44,40000 Lopatinec,Jelena Vadas, OIB 18360541040, Josipa Slavenskog 3,40323 Draškovec,Dino Marciuš, OIB 51098386326, Slakovec 106,40000 Slakovec,Ana Đud, OIB 37921980678, Poljska 5,40000 Čakovec,Dubravka Pintarić, OIB 63221003551, Dunajska 46,40313 Sveti Martin Na Muri,Melani Vidović, OIB 73523056765, Glavna 8,40000 Celine,Ivana Vincetič, OIB 49078194326, Črečan 34,40000 Črečan,Zdenka Jožić, OIB 64883443495, Josipa Bajkovca 131,40000 Savska Ves,Nada Slamek, OIB 16295169732, Ograda 5,40315 Vratišinec,Marija Vrtarić, OIB 26046425879, Marof 20,40315 Gornji Kraljevec,Kristijan Petran, OIB 73572951256, Pretetinec 205,40000 Pretetinec</derivirana_varijabla>
  </DomainObject.Predmet.StrankaWithAdressOIB>
  <DomainObject.Predmet.StrankaNazivFormated>
    <izvorni_sadrzaj>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izvorni_sadrzaj>
    <derivirana_varijabla naziv="DomainObject.Predmet.StrankaNazivFormated_1">Mirjana Tkalec,Klodija Mesarić,Renato Treska,Božidar Žvorc,Dubravko Keresteš,Nada Šarić,Lidija Novak,Slavko Vidović,Gorazd Črep,Svjetlana Okreša,Ana Zadravec,Silvester Bernat,Kristina Janković,Jasminka Tušek,Spomenka Rob,Suzana Škreb,Martina Žerjav Srša,Zdravko Novak,Ivan Kalamari,Ana Maria Babić,Damir Babić,Danijela Filipović,Dragan Hrustek,Đurđica Kovačić,Jelena Vadas,Dino Marciuš,Ana Đud,Dubravka Pintarić,Melani Vidović,Ivana Vincetič,Zdenka Jožić,Nada Slamek,Marija Vrtarić,Kristijan Petran</derivirana_varijabla>
  </DomainObject.Predmet.StrankaNazivFormated>
  <DomainObject.Predmet.StrankaNazivFormatedOIB>
    <izvorni_sadrzaj>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izvorni_sadrzaj>
    <derivirana_varijabla naziv="DomainObject.Predmet.StrankaNazivFormatedOIB_1">Mirjana Tkalec, OIB 15908994886,Klodija Mesarić, OIB 74034758803,Renato Treska, OIB 91090954685,Božidar Žvorc, OIB 03470609972,Dubravko Keresteš, OIB 05564464952,Nada Šarić, OIB 70292213618,Lidija Novak, OIB 87771590668,Slavko Vidović, OIB 01188695357,Gorazd Črep, OIB 02354095445,Svjetlana Okreša, OIB 18312867355,Ana Zadravec, OIB 00322024376,Silvester Bernat, OIB 12105501746,Kristina Janković, OIB 91280290013,Jasminka Tušek, OIB 78938377335,Spomenka Rob, OIB 17427531753,Suzana Škreb, OIB 53823170654,Martina Žerjav Srša, OIB 99880655801,Zdravko Novak, OIB 43391148310,Ivan Kalamari, OIB 57849365825,Ana Maria Babić, OIB 07794259400,Damir Babić, OIB 81089353284,Danijela Filipović, OIB 88385051030,Dragan Hrustek, OIB 73613174145,Đurđica Kovačić, OIB 97868505669,Jelena Vadas, OIB 18360541040,Dino Marciuš, OIB 51098386326,Ana Đud, OIB 37921980678,Dubravka Pintarić, OIB 63221003551,Melani Vidović, OIB 73523056765,Ivana Vincetič, OIB 49078194326,Zdenka Jožić, OIB 64883443495,Nada Slamek, OIB 16295169732,Marija Vrtarić, OIB 26046425879,Kristijan Petran, OIB 73572951256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izvorni_sadrzaj>
    <derivirana_varijabla naziv="DomainObject.Predmet.StrankaListFormated_1">
      <item>Mirjana Tkalec zastupane po punomoćniku Sindikat grafičke i nakladničke djelatnosti Hrvatske</item>
      <item>Klodija Mesarić zastupane po punomoćniku Sindikat grafičke i nakladničke djelatnosti Hrvatske</item>
      <item>Renato Treska zastupanog po punomoćniku Sindikat grafičke i nakladničke djelatnosti Hrvatske</item>
      <item>Božidar Žvorc zastupanog po punomoćniku Sindikat grafičke i nakladničke djelatnosti Hrvatske</item>
      <item>Dubravko Keresteš zastupanog po punomoćniku Sindikat grafičke i nakladničke djelatnosti Hrvatske</item>
      <item>Nada Šarić zastupane po punomoćniku Sindikat grafičke i nakladničke djelatnosti Hrvatske</item>
      <item>Lidija Novak zastupane po punomoćniku Sindikat grafičke i nakladničke djelatnosti Hrvatske</item>
      <item>Slavko Vidović zastupanog po punomoćniku Sindikat grafičke i nakladničke djelatnosti Hrvatske</item>
      <item>Gorazd Črep zastupanog po punomoćniku Sindikat grafičke i nakladničke djelatnosti Hrvatske</item>
      <item>Svjetlana Okreša zastupane po punomoćniku Sindikat grafičke i nakladničke djelatnosti Hrvatske</item>
      <item>Ana Zadravec zastupane po punomoćniku Sindikat grafičke i nakladničke djelatnosti Hrvatske</item>
      <item>Silvester Bernat zastupanog po punomoćniku Sindikat grafičke i nakladničke djelatnosti Hrvatske</item>
      <item>Kristina Janković zastupane po punomoćniku Sindikat grafičke i nakladničke djelatnosti Hrvatske</item>
      <item>Jasminka Tušek zastupane po punomoćniku Sindikat grafičke i nakladničke djelatnosti Hrvatske</item>
      <item>Spomenka Rob zastupane po punomoćniku Sindikat grafičke i nakladničke djelatnosti Hrvatske</item>
      <item>Suzana Škreb zastupane po punomoćniku Sindikat grafičke i nakladničke djelatnosti Hrvatske</item>
      <item>Martina Žerjav Srša zastupane po punomoćniku Sindikat grafičke i nakladničke djelatnosti Hrvatske</item>
      <item>Zdravko Novak zastupanog po punomoćniku Sindikat grafičke i nakladničke djelatnosti Hrvatske</item>
      <item>Ivan Kalamari zastupanog po punomoćniku Sindikat grafičke i nakladničke djelatnosti Hrvatske</item>
      <item>Ana Maria Babić zastupane po punomoćniku Sindikat grafičke i nakladničke djelatnosti Hrvatske</item>
      <item>Damir Babić zastupanog po punomoćniku Sindikat grafičke i nakladničke djelatnosti Hrvatske</item>
      <item>Danijela Filipović zastupane po punomoćniku Sindikat grafičke i nakladničke djelatnosti Hrvatske</item>
      <item>Dragan Hrustek zastupanog po punomoćniku Sindikat grafičke i nakladničke djelatnosti Hrvatske</item>
      <item>Đurđica Kovačić zastupane po punomoćniku Sindikat grafičke i nakladničke djelatnosti Hrvatske</item>
      <item>Jelena Vadas zastupane po punomoćniku Sindikat grafičke i nakladničke djelatnosti Hrvatske</item>
      <item>Dino Marciuš zastupanog po punomoćniku Sindikat grafičke i nakladničke djelatnosti Hrvatske</item>
      <item>Ana Đud zastupane po punomoćniku Sindikat grafičke i nakladničke djelatnosti Hrvatske</item>
      <item>Dubravka Pintarić zastupane po punomoćniku Sindikat grafičke i nakladničke djelatnosti Hrvatske</item>
      <item>Melani Vidović zastupane po punomoćniku Sindikat grafičke i nakladničke djelatnosti Hrvatske</item>
      <item>Ivana Vincetič zastupane po punomoćniku Sindikat grafičke i nakladničke djelatnosti Hrvatske</item>
      <item>Zdenka Jožić zastupane po punomoćniku Sindikat grafičke i nakladničke djelatnosti Hrvatske</item>
      <item>Nada Slamek zastupane po punomoćniku Sindikat grafičke i nakladničke djelatnosti Hrvatske</item>
      <item>Marija Vrtarić zastupane po punomoćniku Sindikat grafičke i nakladničke djelatnosti Hrvatske</item>
      <item>Kristijan Petran zastupanog po punomoćniku Sindikat grafičke i nakladničke djelatnosti Hrvatske</item>
    </derivirana_varijabla>
  </DomainObject.Predmet.StrankaListFormated>
  <DomainObject.Predmet.StrankaListFormatedOIB>
    <izvorni_sadrzaj>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izvorni_sadrzaj>
    <derivirana_varijabla naziv="DomainObject.Predmet.StrankaListFormatedOIB_1">
      <item>Mirjana Tkalec, OIB 15908994886 zastupane po punomoćniku Sindikat grafičke i nakladničke djelatnosti Hrvatske</item>
      <item>Klodija Mesarić, OIB 74034758803 zastupane po punomoćniku Sindikat grafičke i nakladničke djelatnosti Hrvatske</item>
      <item>Renato Treska, OIB 91090954685 zastupanog po punomoćniku Sindikat grafičke i nakladničke djelatnosti Hrvatske</item>
      <item>Božidar Žvorc, OIB 03470609972 zastupanog po punomoćniku Sindikat grafičke i nakladničke djelatnosti Hrvatske</item>
      <item>Dubravko Keresteš, OIB 05564464952 zastupanog po punomoćniku Sindikat grafičke i nakladničke djelatnosti Hrvatske</item>
      <item>Nada Šarić, OIB 70292213618 zastupane po punomoćniku Sindikat grafičke i nakladničke djelatnosti Hrvatske</item>
      <item>Lidija Novak, OIB 87771590668 zastupane po punomoćniku Sindikat grafičke i nakladničke djelatnosti Hrvatske</item>
      <item>Slavko Vidović, OIB 01188695357 zastupanog po punomoćniku Sindikat grafičke i nakladničke djelatnosti Hrvatske</item>
      <item>Gorazd Črep, OIB 02354095445 zastupanog po punomoćniku Sindikat grafičke i nakladničke djelatnosti Hrvatske</item>
      <item>Svjetlana Okreša, OIB 18312867355 zastupane po punomoćniku Sindikat grafičke i nakladničke djelatnosti Hrvatske</item>
      <item>Ana Zadravec, OIB 00322024376 zastupane po punomoćniku Sindikat grafičke i nakladničke djelatnosti Hrvatske</item>
      <item>Silvester Bernat, OIB 12105501746 zastupanog po punomoćniku Sindikat grafičke i nakladničke djelatnosti Hrvatske</item>
      <item>Kristina Janković, OIB 91280290013 zastupane po punomoćniku Sindikat grafičke i nakladničke djelatnosti Hrvatske</item>
      <item>Jasminka Tušek, OIB 78938377335 zastupane po punomoćniku Sindikat grafičke i nakladničke djelatnosti Hrvatske</item>
      <item>Spomenka Rob, OIB 17427531753 zastupane po punomoćniku Sindikat grafičke i nakladničke djelatnosti Hrvatske</item>
      <item>Suzana Škreb, OIB 53823170654 zastupane po punomoćniku Sindikat grafičke i nakladničke djelatnosti Hrvatske</item>
      <item>Martina Žerjav Srša, OIB 99880655801 zastupane po punomoćniku Sindikat grafičke i nakladničke djelatnosti Hrvatske</item>
      <item>Zdravko Novak, OIB 43391148310 zastupanog po punomoćniku Sindikat grafičke i nakladničke djelatnosti Hrvatske</item>
      <item>Ivan Kalamari, OIB 57849365825 zastupanog po punomoćniku Sindikat grafičke i nakladničke djelatnosti Hrvatske</item>
      <item>Ana Maria Babić, OIB 07794259400 zastupane po punomoćniku Sindikat grafičke i nakladničke djelatnosti Hrvatske</item>
      <item>Damir Babić, OIB 81089353284 zastupanog po punomoćniku Sindikat grafičke i nakladničke djelatnosti Hrvatske</item>
      <item>Danijela Filipović, OIB 88385051030 zastupane po punomoćniku Sindikat grafičke i nakladničke djelatnosti Hrvatske</item>
      <item>Dragan Hrustek, OIB 73613174145 zastupanog po punomoćniku Sindikat grafičke i nakladničke djelatnosti Hrvatske</item>
      <item>Đurđica Kovačić, OIB 97868505669 zastupane po punomoćniku Sindikat grafičke i nakladničke djelatnosti Hrvatske</item>
      <item>Jelena Vadas, OIB 18360541040 zastupane po punomoćniku Sindikat grafičke i nakladničke djelatnosti Hrvatske</item>
      <item>Dino Marciuš, OIB 51098386326 zastupanog po punomoćniku Sindikat grafičke i nakladničke djelatnosti Hrvatske</item>
      <item>Ana Đud, OIB 37921980678 zastupane po punomoćniku Sindikat grafičke i nakladničke djelatnosti Hrvatske</item>
      <item>Dubravka Pintarić, OIB 63221003551 zastupane po punomoćniku Sindikat grafičke i nakladničke djelatnosti Hrvatske</item>
      <item>Melani Vidović, OIB 73523056765 zastupane po punomoćniku Sindikat grafičke i nakladničke djelatnosti Hrvatske</item>
      <item>Ivana Vincetič, OIB 49078194326 zastupane po punomoćniku Sindikat grafičke i nakladničke djelatnosti Hrvatske</item>
      <item>Zdenka Jožić, OIB 64883443495 zastupane po punomoćniku Sindikat grafičke i nakladničke djelatnosti Hrvatske</item>
      <item>Nada Slamek, OIB 16295169732 zastupane po punomoćniku Sindikat grafičke i nakladničke djelatnosti Hrvatske</item>
      <item>Marija Vrtarić, OIB 26046425879 zastupane po punomoćniku Sindikat grafičke i nakladničke djelatnosti Hrvatske</item>
      <item>Kristijan Petran, OIB 73572951256 zastupanog po punomoćniku Sindikat grafičke i nakladničke djelatnosti Hrvatske</item>
    </derivirana_varijabla>
  </DomainObject.Predmet.StrankaListFormatedOIB>
  <DomainObject.Predmet.StrankaListFormatedWithAdress>
    <izvorni_sadrzaj>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izvorni_sadrzaj>
    <derivirana_varijabla naziv="DomainObject.Predmet.StrankaListFormatedWithAdress_1">
      <item>Mirjana Tkalec, Marof 7, 40315 Gornji Kraljevec zastupane po punomoćniku Sindikat grafičke i nakladničke djelatnosti Hrvatske</item>
      <item>Klodija Mesarić, Vladimira Nazora 56, 40000 Lopatinec zastupane po punomoćniku Sindikat grafičke i nakladničke djelatnosti Hrvatske</item>
      <item>Renato Treska, Pretetinec 188, 40000 Pretetinec zastupanog po punomoćniku Sindikat grafičke i nakladničke djelatnosti Hrvatske</item>
      <item>Božidar Žvorc, Čehovec 151, 40323 Čehovec zastupanog po punomoćniku Sindikat grafičke i nakladničke djelatnosti Hrvatske</item>
      <item>Dubravko Keresteš, Andrije Kačića-Miošića 8a, 40000 Čakovec zastupanog po punomoćniku Sindikat grafičke i nakladničke djelatnosti Hrvatske</item>
      <item>Nada Šarić, Silvije Strahimira Kranjčevića 10, 40000 Čakovec zastupane po punomoćniku Sindikat grafičke i nakladničke djelatnosti Hrvatske</item>
      <item>Lidija Novak, Donji Zebanec 10, 40313 Donji Zebanec zastupane po punomoćniku Sindikat grafičke i nakladničke djelatnosti Hrvatske</item>
      <item>Slavko Vidović, Ivana Gorana Kovačića 49, 40000 Mihovljan zastupanog po punomoćniku Sindikat grafičke i nakladničke djelatnosti Hrvatske</item>
      <item>Gorazd Črep, Vinka Žganca 4, 40000 Orehovica zastupanog po punomoćniku Sindikat grafičke i nakladničke djelatnosti Hrvatske</item>
      <item>Svjetlana Okreša, Nikole Tesle 27, 40000 Pribislavec zastupane po punomoćniku Sindikat grafičke i nakladničke djelatnosti Hrvatske</item>
      <item>Ana Zadravec, Čakovečka 17, 40000 Sivica zastupane po punomoćniku Sindikat grafičke i nakladničke djelatnosti Hrvatske</item>
      <item>Silvester Bernat, Josipa Slavenskog 54, 40000 Ivanovec zastupanog po punomoćniku Sindikat grafičke i nakladničke djelatnosti Hrvatske</item>
      <item>Kristina Janković, Alojzija Stepinca 29, 40000 Mala Subotica zastupane po punomoćniku Sindikat grafičke i nakladničke djelatnosti Hrvatske</item>
      <item>Jasminka Tušek, Školska 37, 40000 Novo Selo Rok zastupane po punomoćniku Sindikat grafičke i nakladničke djelatnosti Hrvatske</item>
      <item>Spomenka Rob, Zasadbreg 27a, 40000 Zasadbreg zastupane po punomoćniku Sindikat grafičke i nakladničke djelatnosti Hrvatske</item>
      <item>Suzana Škreb, Ulica Lavoslava Ružičke 25, 40000 Čakovec zastupane po punomoćniku Sindikat grafičke i nakladničke djelatnosti Hrvatske</item>
      <item>Martina Žerjav Srša, J.bajkovca 113, 40000 Savska Ves zastupane po punomoćniku Sindikat grafičke i nakladničke djelatnosti Hrvatske</item>
      <item>Zdravko Novak, Cvjetna 4, 40000 Strahoninec zastupanog po punomoćniku Sindikat grafičke i nakladničke djelatnosti Hrvatske</item>
      <item>Ivan Kalamari, Benkovec 30, 40000 Mala Subotica zastupanog po punomoćniku Sindikat grafičke i nakladničke djelatnosti Hrvatske</item>
      <item>Ana Maria Babić, V.nazora 16a, 40000 Lopatinec zastupane po punomoćniku Sindikat grafičke i nakladničke djelatnosti Hrvatske</item>
      <item>Damir Babić, V.nazora 16a, 40000 Lopatinec zastupanog po punomoćniku Sindikat grafičke i nakladničke djelatnosti Hrvatske</item>
      <item>Danijela Filipović, Glavna 3, 40000 Sivica zastupane po punomoćniku Sindikat grafičke i nakladničke djelatnosti Hrvatske</item>
      <item>Dragan Hrustek, Rade Končara 23a, 40000 Mali Mihaljevec zastupanog po punomoćniku Sindikat grafičke i nakladničke djelatnosti Hrvatske</item>
      <item>Đurđica Kovačić, Vladimira Nazora 44, 40000 Lopatinec zastupane po punomoćniku Sindikat grafičke i nakladničke djelatnosti Hrvatske</item>
      <item>Jelena Vadas, Josipa Slavenskog 3, 40323 Draškovec zastupane po punomoćniku Sindikat grafičke i nakladničke djelatnosti Hrvatske</item>
      <item>Dino Marciuš, Slakovec 106, 40000 Slakovec zastupanog po punomoćniku Sindikat grafičke i nakladničke djelatnosti Hrvatske</item>
      <item>Ana Đud, Poljska 5, 40000 Čakovec zastupane po punomoćniku Sindikat grafičke i nakladničke djelatnosti Hrvatske</item>
      <item>Dubravka Pintarić, Dunajska 46, 40313 Sveti Martin Na Muri zastupane po punomoćniku Sindikat grafičke i nakladničke djelatnosti Hrvatske</item>
      <item>Melani Vidović, Glavna 8, 40000 Celine zastupane po punomoćniku Sindikat grafičke i nakladničke djelatnosti Hrvatske</item>
      <item>Ivana Vincetič, Črečan 34, 40000 Črečan zastupane po punomoćniku Sindikat grafičke i nakladničke djelatnosti Hrvatske</item>
      <item>Zdenka Jožić, Josipa Bajkovca 131, 40000 Savska Ves zastupane po punomoćniku Sindikat grafičke i nakladničke djelatnosti Hrvatske</item>
      <item>Nada Slamek, Ograda 5, 40315 Vratišinec zastupane po punomoćniku Sindikat grafičke i nakladničke djelatnosti Hrvatske</item>
      <item>Marija Vrtarić, Marof 20, 40315 Gornji Kraljevec zastupane po punomoćniku Sindikat grafičke i nakladničke djelatnosti Hrvatske</item>
      <item>Kristijan Petran, Pretetinec 205, 40000 Pretetinec zastupanog po punomoćniku Sindikat grafičke i nakladničke djelatnosti Hrvatske</item>
    </derivirana_varijabla>
  </DomainObject.Predmet.StrankaListFormatedWithAdress>
  <DomainObject.Predmet.StrankaListFormatedWithAdressOIB>
    <izvorni_sadrzaj>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izvorni_sadrzaj>
    <derivirana_varijabla naziv="DomainObject.Predmet.StrankaListFormatedWithAdressOIB_1">
      <item>Mirjana Tkalec, OIB 15908994886, Marof 7, 40315 Gornji Kraljevec zastupane po punomoćniku Sindikat grafičke i nakladničke djelatnosti Hrvatske</item>
      <item>Klodija Mesarić, OIB 74034758803, Vladimira Nazora 56, 40000 Lopatinec zastupane po punomoćniku Sindikat grafičke i nakladničke djelatnosti Hrvatske</item>
      <item>Renato Treska, OIB 91090954685, Pretetinec 188, 40000 Pretetinec zastupanog po punomoćniku Sindikat grafičke i nakladničke djelatnosti Hrvatske</item>
      <item>Božidar Žvorc, OIB 03470609972, Čehovec 151, 40323 Čehovec zastupanog po punomoćniku Sindikat grafičke i nakladničke djelatnosti Hrvatske</item>
      <item>Dubravko Keresteš, OIB 05564464952, Andrije Kačića-Miošića 8a, 40000 Čakovec zastupanog po punomoćniku Sindikat grafičke i nakladničke djelatnosti Hrvatske</item>
      <item>Nada Šarić, OIB 70292213618, Silvije Strahimira Kranjčevića 10, 40000 Čakovec zastupane po punomoćniku Sindikat grafičke i nakladničke djelatnosti Hrvatske</item>
      <item>Lidija Novak, OIB 87771590668, Donji Zebanec 10, 40313 Donji Zebanec zastupane po punomoćniku Sindikat grafičke i nakladničke djelatnosti Hrvatske</item>
      <item>Slavko Vidović, OIB 01188695357, Ivana Gorana Kovačića 49, 40000 Mihovljan zastupanog po punomoćniku Sindikat grafičke i nakladničke djelatnosti Hrvatske</item>
      <item>Gorazd Črep, OIB 02354095445, Vinka Žganca 4, 40000 Orehovica zastupanog po punomoćniku Sindikat grafičke i nakladničke djelatnosti Hrvatske</item>
      <item>Svjetlana Okreša, OIB 18312867355, Nikole Tesle 27, 40000 Pribislavec zastupane po punomoćniku Sindikat grafičke i nakladničke djelatnosti Hrvatske</item>
      <item>Ana Zadravec, OIB 00322024376, Čakovečka 17, 40000 Sivica zastupane po punomoćniku Sindikat grafičke i nakladničke djelatnosti Hrvatske</item>
      <item>Silvester Bernat, OIB 12105501746, Josipa Slavenskog 54, 40000 Ivanovec zastupanog po punomoćniku Sindikat grafičke i nakladničke djelatnosti Hrvatske</item>
      <item>Kristina Janković, OIB 91280290013, Alojzija Stepinca 29, 40000 Mala Subotica zastupane po punomoćniku Sindikat grafičke i nakladničke djelatnosti Hrvatske</item>
      <item>Jasminka Tušek, OIB 78938377335, Školska 37, 40000 Novo Selo Rok zastupane po punomoćniku Sindikat grafičke i nakladničke djelatnosti Hrvatske</item>
      <item>Spomenka Rob, OIB 17427531753, Zasadbreg 27a, 40000 Zasadbreg zastupane po punomoćniku Sindikat grafičke i nakladničke djelatnosti Hrvatske</item>
      <item>Suzana Škreb, OIB 53823170654, Ulica Lavoslava Ružičke 25, 40000 Čakovec zastupane po punomoćniku Sindikat grafičke i nakladničke djelatnosti Hrvatske</item>
      <item>Martina Žerjav Srša, OIB 99880655801, J.bajkovca 113, 40000 Savska Ves zastupane po punomoćniku Sindikat grafičke i nakladničke djelatnosti Hrvatske</item>
      <item>Zdravko Novak, OIB 43391148310, Cvjetna 4, 40000 Strahoninec zastupanog po punomoćniku Sindikat grafičke i nakladničke djelatnosti Hrvatske</item>
      <item>Ivan Kalamari, OIB 57849365825, Benkovec 30, 40000 Mala Subotica zastupanog po punomoćniku Sindikat grafičke i nakladničke djelatnosti Hrvatske</item>
      <item>Ana Maria Babić, OIB 07794259400, V.nazora 16a, 40000 Lopatinec zastupane po punomoćniku Sindikat grafičke i nakladničke djelatnosti Hrvatske</item>
      <item>Damir Babić, OIB 81089353284, V.nazora 16a, 40000 Lopatinec zastupanog po punomoćniku Sindikat grafičke i nakladničke djelatnosti Hrvatske</item>
      <item>Danijela Filipović, OIB 88385051030, Glavna 3, 40000 Sivica zastupane po punomoćniku Sindikat grafičke i nakladničke djelatnosti Hrvatske</item>
      <item>Dragan Hrustek, OIB 73613174145, Rade Končara 23a, 40000 Mali Mihaljevec zastupanog po punomoćniku Sindikat grafičke i nakladničke djelatnosti Hrvatske</item>
      <item>Đurđica Kovačić, OIB 97868505669, Vladimira Nazora 44, 40000 Lopatinec zastupane po punomoćniku Sindikat grafičke i nakladničke djelatnosti Hrvatske</item>
      <item>Jelena Vadas, OIB 18360541040, Josipa Slavenskog 3, 40323 Draškovec zastupane po punomoćniku Sindikat grafičke i nakladničke djelatnosti Hrvatske</item>
      <item>Dino Marciuš, OIB 51098386326, Slakovec 106, 40000 Slakovec zastupanog po punomoćniku Sindikat grafičke i nakladničke djelatnosti Hrvatske</item>
      <item>Ana Đud, OIB 37921980678, Poljska 5, 40000 Čakovec zastupane po punomoćniku Sindikat grafičke i nakladničke djelatnosti Hrvatske</item>
      <item>Dubravka Pintarić, OIB 63221003551, Dunajska 46, 40313 Sveti Martin Na Muri zastupane po punomoćniku Sindikat grafičke i nakladničke djelatnosti Hrvatske</item>
      <item>Melani Vidović, OIB 73523056765, Glavna 8, 40000 Celine zastupane po punomoćniku Sindikat grafičke i nakladničke djelatnosti Hrvatske</item>
      <item>Ivana Vincetič, OIB 49078194326, Črečan 34, 40000 Črečan zastupane po punomoćniku Sindikat grafičke i nakladničke djelatnosti Hrvatske</item>
      <item>Zdenka Jožić, OIB 64883443495, Josipa Bajkovca 131, 40000 Savska Ves zastupane po punomoćniku Sindikat grafičke i nakladničke djelatnosti Hrvatske</item>
      <item>Nada Slamek, OIB 16295169732, Ograda 5, 40315 Vratišinec zastupane po punomoćniku Sindikat grafičke i nakladničke djelatnosti Hrvatske</item>
      <item>Marija Vrtarić, OIB 26046425879, Marof 20, 40315 Gornji Kraljevec zastupane po punomoćniku Sindikat grafičke i nakladničke djelatnosti Hrvatske</item>
      <item>Kristijan Petran, OIB 73572951256, Pretetinec 205, 40000 Pretetinec zastupanog po punomoćniku Sindikat grafičke i nakladničke djelatnosti Hrvatske</item>
    </derivirana_varijabla>
  </DomainObject.Predmet.StrankaListFormatedWithAdressOIB>
  <DomainObject.Predmet.StrankaListNazivFormated>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zvorni_sadrzaj>
    <derivirana_varijabla naziv="DomainObject.Predmet.StrankaListNazivFormated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derivirana_varijabla>
  </DomainObject.Predmet.StrankaListNazivFormated>
  <DomainObject.Predmet.StrankaListNazivFormatedOIB>
    <izvorni_sadrzaj>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izvorni_sadrzaj>
    <derivirana_varijabla naziv="DomainObject.Predmet.StrankaListNazivFormatedOIB_1">
      <item>Mirjana Tkalec, OIB 15908994886</item>
      <item>Klodija Mesarić, OIB 74034758803</item>
      <item>Renato Treska, OIB 91090954685</item>
      <item>Božidar Žvorc, OIB 03470609972</item>
      <item>Dubravko Keresteš, OIB 05564464952</item>
      <item>Nada Šarić, OIB 70292213618</item>
      <item>Lidija Novak, OIB 87771590668</item>
      <item>Slavko Vidović, OIB 01188695357</item>
      <item>Gorazd Črep, OIB 02354095445</item>
      <item>Svjetlana Okreša, OIB 18312867355</item>
      <item>Ana Zadravec, OIB 00322024376</item>
      <item>Silvester Bernat, OIB 12105501746</item>
      <item>Kristina Janković, OIB 91280290013</item>
      <item>Jasminka Tušek, OIB 78938377335</item>
      <item>Spomenka Rob, OIB 17427531753</item>
      <item>Suzana Škreb, OIB 53823170654</item>
      <item>Martina Žerjav Srša, OIB 99880655801</item>
      <item>Zdravko Novak, OIB 43391148310</item>
      <item>Ivan Kalamari, OIB 57849365825</item>
      <item>Ana Maria Babić, OIB 07794259400</item>
      <item>Damir Babić, OIB 81089353284</item>
      <item>Danijela Filipović, OIB 88385051030</item>
      <item>Dragan Hrustek, OIB 73613174145</item>
      <item>Đurđica Kovačić, OIB 97868505669</item>
      <item>Jelena Vadas, OIB 18360541040</item>
      <item>Dino Marciuš, OIB 51098386326</item>
      <item>Ana Đud, OIB 37921980678</item>
      <item>Dubravka Pintarić, OIB 63221003551</item>
      <item>Melani Vidović, OIB 73523056765</item>
      <item>Ivana Vincetič, OIB 49078194326</item>
      <item>Zdenka Jožić, OIB 64883443495</item>
      <item>Nada Slamek, OIB 16295169732</item>
      <item>Marija Vrtarić, OIB 26046425879</item>
      <item>Kristijan Petran, OIB 73572951256</item>
    </derivirana_varijabla>
  </DomainObject.Predmet.StrankaListNazivFormatedOIB>
  <DomainObject.Predmet.ProtuStrankaListFormated>
    <izvorni_sadrzaj>
      <item>ZRINSKI dioničko društvo za grafičku i nakladničku djelatnost u stečaju zastupanog po punomoćniku Mirjana Ovčar</item>
    </izvorni_sadrzaj>
    <derivirana_varijabla naziv="DomainObject.Predmet.ProtuStrankaListFormated_1">
      <item>ZRINSKI dioničko društvo za grafičku i nakladničku djelatnost u stečaju zastupanog po punomoćniku Mirjana Ovčar</item>
    </derivirana_varijabla>
  </DomainObject.Predmet.ProtuStrankaListFormated>
  <DomainObject.Predmet.ProtuStrankaListFormatedOIB>
    <izvorni_sadrzaj>
      <item>ZRINSKI dioničko društvo za grafičku i nakladničku djelatnost u stečaju, OIB 38396277912 zastupanog po punomoćniku Mirjana Ovčar</item>
    </izvorni_sadrzaj>
    <derivirana_varijabla naziv="DomainObject.Predmet.ProtuStrankaListFormatedOIB_1">
      <item>ZRINSKI dioničko društvo za grafičku i nakladničku djelatnost u stečaju, OIB 38396277912 zastupanog po punomoćniku Mirjana Ovčar</item>
    </derivirana_varijabla>
  </DomainObject.Predmet.ProtuStrankaListFormatedOIB>
  <DomainObject.Predmet.ProtuStrankaListFormatedWithAdress>
    <izvorni_sadrzaj>
      <item>ZRINSKI dioničko društvo za grafičku i nakladničku djelatnost u stečaju, Dr. Ivana Novaka 13, 40000 Čakovec zastupanog po punomoćniku Mirjana Ovčar</item>
    </izvorni_sadrzaj>
    <derivirana_varijabla naziv="DomainObject.Predmet.ProtuStrankaListFormatedWithAdress_1">
      <item>ZRINSKI dioničko društvo za grafičku i nakladničku djelatnost u stečaju, Dr. Ivana Novaka 13, 40000 Čakovec zastupanog po punomoćniku Mirjana Ovčar</item>
    </derivirana_varijabla>
  </DomainObject.Predmet.ProtuStrankaListFormatedWithAdress>
  <DomainObject.Predmet.ProtuStrankaListFormatedWithAdressOIB>
    <izvorni_sadrzaj>
      <item>ZRINSKI dioničko društvo za grafičku i nakladničku djelatnost u stečaju, OIB 38396277912, Dr. Ivana Novaka 13, 40000 Čakovec zastupanog po punomoćniku Mirjana Ovčar</item>
    </izvorni_sadrzaj>
    <derivirana_varijabla naziv="DomainObject.Predmet.ProtuStrankaListFormatedWithAdressOIB_1">
      <item>ZRINSKI dioničko društvo za grafičku i nakladničku djelatnost u stečaju, OIB 38396277912, Dr. Ivana Novaka 13, 40000 Čakovec zastupanog po punomoćniku Mirjana Ovčar</item>
    </derivirana_varijabla>
  </DomainObject.Predmet.ProtuStrankaListFormatedWithAdressOIB>
  <DomainObject.Predmet.ProtuStrankaListNazivFormated>
    <izvorni_sadrzaj>
      <item>ZRINSKI dioničko društvo za grafičku i nakladničku djelatnost u stečaju</item>
    </izvorni_sadrzaj>
    <derivirana_varijabla naziv="DomainObject.Predmet.ProtuStrankaListNazivFormated_1">
      <item>ZRINSKI dioničko društvo za grafičku i nakladničku djelatnost u stečaju</item>
    </derivirana_varijabla>
  </DomainObject.Predmet.ProtuStrankaListNazivFormated>
  <DomainObject.Predmet.ProtuStrankaListNazivFormatedOIB>
    <izvorni_sadrzaj>
      <item>ZRINSKI dioničko društvo za grafičku i nakladničku djelatnost u stečaju, OIB 38396277912</item>
    </izvorni_sadrzaj>
    <derivirana_varijabla naziv="DomainObject.Predmet.ProtuStrankaListNazivFormatedOIB_1">
      <item>ZRINSKI dioničko društvo za grafičku i nakladničku djelatnost u stečaju, OIB 38396277912</item>
    </derivirana_varijabla>
  </DomainObject.Predmet.ProtuStrankaListNazivFormatedOIB>
  <DomainObject.Predmet.OstaliListFormated>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Formated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Formated>
  <DomainObject.Predmet.OstaliListFormatedOIB>
    <izvorni_sadrzaj>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FormatedOIB_1">
      <item>Sindikat grafičke i nakladničke djelatnosti Hrvatske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punomoćnica sudionika u postupku ZRINSKI dioničko društvo za grafičku i nakladničku djelatnost u stečaju</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FormatedOIB>
  <DomainObject.Predmet.OstaliListFormatedWithAdress>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izvorni_sadrzaj>
    <derivirana_varijabla naziv="DomainObject.Predmet.OstaliListFormatedWithAdress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Frankopanska 11, 10000 Zagreb</item>
      <item>Goran Gložinić, Kapucinski trg 5/1, 42000 Varaždin</item>
      <item>RADIN-GRAFIKA d.o.o. za trgovinu, Gospodarska 9, 10431 Sveta Nedelja</item>
      <item>ERSTE&amp;STEIERMÄRKISCHE BANKA dioničko društvo, Jadranski Trg 3/a, 51000 Rijeka</item>
      <item>VELPAPIR d.o.o. za unutarnju i vanjsku trgovinu i usluge, Kovinska 13, 10000 Zagreb</item>
      <item>Mateja Mikić, Sindikat grafičke i nakladničke djelatnosti Hrvatske</item>
      <item>Županijsko državno odvjetništvo</item>
      <item>Financijska agencija (FINA), Ulica grada Vukovara 70, 10000 Zagreb</item>
    </derivirana_varijabla>
  </DomainObject.Predmet.OstaliListFormatedWithAdress>
  <DomainObject.Predmet.OstaliListFormatedWithAdressOIB>
    <izvorni_sadrzaj>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izvorni_sadrzaj>
    <derivirana_varijabla naziv="DomainObject.Predmet.OstaliListFormatedWithAdressOIB_1">
      <item>Sindikat grafičke i nakladničke djelatnosti Hrvatske, Breščenskoga 4, 10000 Zagreb punomoćnik sudionika u postupku Božidar Žvorc; Silvester Bernat; Spomenka Rob; Ana Đud; Marija Vrtarić; Nada Šarić; Đurđica Kovačić; Slavko Vidović; Damir Babić; Svjetlana Okreša; Ana Zadravec; Dino Marciuš; Danijela Filipović; Dubravka Pintarić; Kristijan Petran; Ivana Vincetič; Ivan Kalamari; Gorazd Črep; Jasminka Tušek; Mirjana Tkalec; Jelena Vadas; Zdenka Jožić; Suzana Škreb; Dubravko Keresteš; Dragan Hrustek; Melani Vidović; Zdravko Novak; Lidija Novak; Martina Žerjav Srša; Ana Maria Babić; Renato Treska; Klodija Mesarić; Nada Slamek; Kristina Janković</item>
      <item>Mirjana Ovčar, OIB 00088482161, Ulica Miroslava Magdalenića 2, 40000 Čakovec punomoćnica sudionika u postupku ZRINSKI dioničko društvo za grafičku i nakladničku djelatnost u stečaju</item>
      <item>Sudski registar</item>
      <item>Županijsko državno odvjetništvo</item>
      <item>Privredna banka Zagreb d.d., Radnička cesta 50, 10000 Zagreb</item>
      <item>Vladimir Halić, Glavna 13, 40000 Mala Subotica</item>
      <item>Policijska uprava Međimurska - PP Čakovec, Jakova Gotovca 7, 40000 Čakovec</item>
      <item>Porezna uprava - Područni ured Čakovec, O. Keršovanija 11, 40000 Čakovec</item>
      <item>Općinski sud u Čakovcu - zemljišnoknjižni odjel, R. Boškovića 18, 40000 Čakovec</item>
      <item>Lidija Lesar, Travnička 26, 40000 Čakovec</item>
      <item>Nevenka Golubić, Štefanec Marof 27, 42202 Trnovec</item>
      <item>Agencija za osiguranje radničkih tražbina, OIB 04323472109, Frankopanska 11, 10000 Zagreb</item>
      <item>Goran Gložinić, OIB 59634916573, Kapucinski trg 5/1, 42000 Varaždin</item>
      <item>RADIN-GRAFIKA d.o.o. za trgovinu, OIB 51934286030, Gospodarska 9, 10431 Sveta Nedelja</item>
      <item>ERSTE&amp;STEIERMÄRKISCHE BANKA dioničko društvo, OIB 23057039320, Jadranski Trg 3/a, 51000 Rijeka</item>
      <item>VELPAPIR d.o.o. za unutarnju i vanjsku trgovinu i usluge, OIB 01147434457, Kovinska 13, 10000 Zagreb</item>
      <item>Mateja Mikić, Sindikat grafičke i nakladničke djelatnosti Hrvatske</item>
      <item>Županijsko državno odvjetništvo</item>
      <item>Financijska agencija (FINA), OIB 85821130368, Ulica grada Vukovara 70, 10000 Zagreb</item>
    </derivirana_varijabla>
  </DomainObject.Predmet.OstaliListFormatedWithAdressOIB>
  <DomainObject.Predmet.OstaliListNazivFormated>
    <izvorni_sadrzaj>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OstaliListNazivFormated_1">
      <item>Sindikat grafičke i nakladničke djelatnosti Hrvatske</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OstaliListNazivFormated>
  <DomainObject.Predmet.OstaliListNazivFormatedOIB>
    <izvorni_sadrzaj>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izvorni_sadrzaj>
    <derivirana_varijabla naziv="DomainObject.Predmet.OstaliListNazivFormatedOIB_1">
      <item>Sindikat grafičke i nakladničke djelatnosti Hrvatske</item>
      <item>Mirjana Ovčar, OIB 00088482161</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 OIB 04323472109</item>
      <item>Goran Gložinić, OIB 59634916573</item>
      <item>RADIN-GRAFIKA d.o.o. za trgovinu, OIB 51934286030</item>
      <item>ERSTE&amp;STEIERMÄRKISCHE BANKA dioničko društvo, OIB 23057039320</item>
      <item>VELPAPIR d.o.o. za unutarnju i vanjsku trgovinu i usluge, OIB 01147434457</item>
      <item>Mateja Mikić, Sindikat grafičke i nakladničke djelatnosti Hrvatske</item>
      <item>Županijsko državno odvjetništvo</item>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siječnja 2021.</izvorni_sadrzaj>
    <derivirana_varijabla naziv="DomainObject.Datum_1">18. siječnja 2021.</derivirana_varijabla>
  </DomainObject.Datum>
  <DomainObject.PoslovniBrojDokumenta>
    <izvorni_sadrzaj>St-466/2018-176</izvorni_sadrzaj>
    <derivirana_varijabla naziv="DomainObject.PoslovniBrojDokumenta_1">St-466/2018-176</derivirana_varijabla>
  </DomainObject.PoslovniBrojDokumenta>
  <DomainObject.Predmet.StrankaIDrugi>
    <izvorni_sadrzaj>Mirjana Tkalec i dr.</izvorni_sadrzaj>
    <derivirana_varijabla naziv="DomainObject.Predmet.StrankaIDrugi_1">Mirjana Tkalec i dr.</derivirana_varijabla>
  </DomainObject.Predmet.StrankaIDrugi>
  <DomainObject.Predmet.ProtustrankaIDrugi>
    <izvorni_sadrzaj>ZRINSKI dioničko društvo za grafičku i nakladničku djelatnost u stečaju</izvorni_sadrzaj>
    <derivirana_varijabla naziv="DomainObject.Predmet.ProtustrankaIDrugi_1">ZRINSKI dioničko društvo za grafičku i nakladničku djelatnost u stečaju</derivirana_varijabla>
  </DomainObject.Predmet.ProtustrankaIDrugi>
  <DomainObject.Predmet.StrankaIDrugiAdressOIB>
    <izvorni_sadrzaj>Mirjana Tkalec, OIB 15908994886, Marof 7, 40315 Gornji Kraljevec i dr.</izvorni_sadrzaj>
    <derivirana_varijabla naziv="DomainObject.Predmet.StrankaIDrugiAdressOIB_1">Mirjana Tkalec, OIB 15908994886, Marof 7, 40315 Gornji Kraljevec i dr.</derivirana_varijabla>
  </DomainObject.Predmet.StrankaIDrugiAdressOIB>
  <DomainObject.Predmet.ProtustrankaIDrugiAdressOIB>
    <izvorni_sadrzaj>ZRINSKI dioničko društvo za grafičku i nakladničku djelatnost u stečaju, OIB 38396277912, Dr. Ivana Novaka 13, 40000 Čakovec</izvorni_sadrzaj>
    <derivirana_varijabla naziv="DomainObject.Predmet.ProtustrankaIDrugiAdressOIB_1">ZRINSKI dioničko društvo za grafičku i nakladničku djelatnost u stečaju, OIB 38396277912, Dr. Ivana Novaka 13,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izvorni_sadrzaj>
    <derivirana_varijabla naziv="DomainObject.Predmet.SudioniciListNaziv_1">
      <item>Mirjana Tkalec</item>
      <item>Klodija Mesarić</item>
      <item>Renato Treska</item>
      <item>Božidar Žvorc</item>
      <item>Dubravko Keresteš</item>
      <item>Nada Šarić</item>
      <item>Lidija Novak</item>
      <item>Slavko Vidović</item>
      <item>Gorazd Črep</item>
      <item>Svjetlana Okreša</item>
      <item>Ana Zadravec</item>
      <item>Silvester Bernat</item>
      <item>Kristina Janković</item>
      <item>Jasminka Tušek</item>
      <item>Spomenka Rob</item>
      <item>Suzana Škreb</item>
      <item>Martina Žerjav Srša</item>
      <item>Zdravko Novak</item>
      <item>Ivan Kalamari</item>
      <item>Ana Maria Babić</item>
      <item>Damir Babić</item>
      <item>Danijela Filipović</item>
      <item>Dragan Hrustek</item>
      <item>Đurđica Kovačić</item>
      <item>Jelena Vadas</item>
      <item>Dino Marciuš</item>
      <item>Ana Đud</item>
      <item>Dubravka Pintarić</item>
      <item>Melani Vidović</item>
      <item>Ivana Vincetič</item>
      <item>Zdenka Jožić</item>
      <item>Nada Slamek</item>
      <item>Marija Vrtarić</item>
      <item>Kristijan Petran</item>
      <item>Sindikat grafičke i nakladničke djelatnosti Hrvatske</item>
      <item>ZRINSKI dioničko društvo za grafičku i nakladničku djelatnost u stečaju</item>
      <item>Mirjana Ovčar</item>
      <item>Sudski registar</item>
      <item>Županijsko državno odvjetništvo</item>
      <item>Privredna banka Zagreb d.d.</item>
      <item>Vladimir Halić</item>
      <item>Policijska uprava Međimurska - PP Čakovec</item>
      <item>Porezna uprava - Područni ured Čakovec</item>
      <item>Općinski sud u Čakovcu - zemljišnoknjižni odjel</item>
      <item>Lidija Lesar</item>
      <item>Nevenka Golubić</item>
      <item>Agencija za osiguranje radničkih tražbina</item>
      <item>Goran Gložinić</item>
      <item>RADIN-GRAFIKA d.o.o. za trgovinu</item>
      <item>ERSTE&amp;STEIERMÄRKISCHE BANKA dioničko društvo</item>
      <item>VELPAPIR d.o.o. za unutarnju i vanjsku trgovinu i usluge</item>
      <item>Mateja Mikić, Sindikat grafičke i nakladničke djelatnosti Hrvatske</item>
      <item>Županijsko državno odvjetništvo</item>
      <item>Financijska agencija (FINA)</item>
    </derivirana_varijabla>
  </DomainObject.Predmet.SudioniciListNaziv>
  <DomainObject.Predmet.SudioniciListAdressOIB>
    <izvorni_sadrzaj>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izvorni_sadrzaj>
    <derivirana_varijabla naziv="DomainObject.Predmet.SudioniciListAdressOIB_1">
      <item>Mirjana Tkalec, OIB 15908994886, Marof 7,40315 Gornji Kraljevec</item>
      <item>Klodija Mesarić, OIB 74034758803, Vladimira Nazora 56,40000 Lopatinec</item>
      <item>Renato Treska, OIB 91090954685, Pretetinec 188,40000 Pretetinec</item>
      <item>Božidar Žvorc, OIB 03470609972, Čehovec 151,40323 Čehovec</item>
      <item>Dubravko Keresteš, OIB 05564464952, Andrije Kačića-Miošića 8a,40000 Čakovec</item>
      <item>Nada Šarić, OIB 70292213618, Silvije Strahimira Kranjčevića 10,40000 Čakovec</item>
      <item>Lidija Novak, OIB 87771590668, Donji Zebanec 10,40313 Donji Zebanec</item>
      <item>Slavko Vidović, OIB 01188695357, Ivana Gorana Kovačića 49,40000 Mihovljan</item>
      <item>Gorazd Črep, OIB 02354095445, Vinka Žganca 4,40000 Orehovica</item>
      <item>Svjetlana Okreša, OIB 18312867355, Nikole Tesle 27,40000 Pribislavec</item>
      <item>Ana Zadravec, OIB 00322024376, Čakovečka 17,40000 Sivica</item>
      <item>Silvester Bernat, OIB 12105501746, Josipa Slavenskog 54,40000 Ivanovec</item>
      <item>Kristina Janković, OIB 91280290013, Alojzija Stepinca 29,40000 Mala Subotica</item>
      <item>Jasminka Tušek, OIB 78938377335, Školska 37,40000 Novo Selo Rok</item>
      <item>Spomenka Rob, OIB 17427531753, Zasadbreg 27a,40000 Zasadbreg</item>
      <item>Suzana Škreb, OIB 53823170654, Ulica Lavoslava Ružičke 25,40000 Čakovec</item>
      <item>Martina Žerjav Srša, OIB 99880655801, J.bajkovca 113,40000 Savska Ves</item>
      <item>Zdravko Novak, OIB 43391148310, Cvjetna 4,40000 Strahoninec</item>
      <item>Ivan Kalamari, OIB 57849365825, Benkovec 30,40000 Mala Subotica</item>
      <item>Ana Maria Babić, OIB 07794259400, V.nazora 16a,40000 Lopatinec</item>
      <item>Damir Babić, OIB 81089353284, V.nazora 16a,40000 Lopatinec</item>
      <item>Danijela Filipović, OIB 88385051030, Glavna 3,40000 Sivica</item>
      <item>Dragan Hrustek, OIB 73613174145, Rade Končara 23a,40000 Mali Mihaljevec</item>
      <item>Đurđica Kovačić, OIB 97868505669, Vladimira Nazora 44,40000 Lopatinec</item>
      <item>Jelena Vadas, OIB 18360541040, Josipa Slavenskog 3,40323 Draškovec</item>
      <item>Dino Marciuš, OIB 51098386326, Slakovec 106,40000 Slakovec</item>
      <item>Ana Đud, OIB 37921980678, Poljska 5,40000 Čakovec</item>
      <item>Dubravka Pintarić, OIB 63221003551, Dunajska 46,40313 Sveti Martin Na Muri</item>
      <item>Melani Vidović, OIB 73523056765, Glavna 8,40000 Celine</item>
      <item>Ivana Vincetič, OIB 49078194326, Črečan 34,40000 Črečan</item>
      <item>Zdenka Jožić, OIB 64883443495, Josipa Bajkovca 131,40000 Savska Ves</item>
      <item>Nada Slamek, OIB 16295169732, Ograda 5,40315 Vratišinec</item>
      <item>Marija Vrtarić, OIB 26046425879, Marof 20,40315 Gornji Kraljevec</item>
      <item>Kristijan Petran, OIB 73572951256, Pretetinec 205,40000 Pretetinec</item>
      <item>Sindikat grafičke i nakladničke djelatnosti Hrvatske, Breščenskoga 4,10000 Zagreb</item>
      <item>ZRINSKI dioničko društvo za grafičku i nakladničku djelatnost u stečaju, OIB 38396277912, Dr. Ivana Novaka 13,40000 Čakovec</item>
      <item>Mirjana Ovčar, OIB 00088482161, Ulica Miroslava Magdalenića 2,40000 Čakovec</item>
      <item>Sudski registar</item>
      <item>Županijsko državno odvjetništvo</item>
      <item>Privredna banka Zagreb d.d., Radnička cesta 50,10000 Zagreb</item>
      <item>Vladimir Halić, Glavna 13,40000 Mala Subotica</item>
      <item>Policijska uprava Međimurska - PP Čakovec, Jakova Gotovca 7,40000 Čakovec</item>
      <item>Porezna uprava - Područni ured Čakovec, O. Keršovanija 11,40000 Čakovec</item>
      <item>Općinski sud u Čakovcu - zemljišnoknjižni odjel, R. Boškovića 18,40000 Čakovec</item>
      <item>Lidija Lesar, Travnička 26,40000 Čakovec</item>
      <item>Nevenka Golubić, Štefanec Marof 27,42202 Trnovec</item>
      <item>Agencija za osiguranje radničkih tražbina, OIB 04323472109, Frankopanska 11,10000 Zagreb</item>
      <item>Goran Gložinić, OIB 59634916573, Kapucinski trg 5/1,42000 Varaždin</item>
      <item>RADIN-GRAFIKA d.o.o. za trgovinu, OIB 51934286030, Gospodarska 9,10431 Sveta Nedelja</item>
      <item>ERSTE&amp;STEIERMÄRKISCHE BANKA dioničko društvo, OIB 23057039320, Jadranski Trg 3/a,51000 Rijeka</item>
      <item>VELPAPIR d.o.o. za unutarnju i vanjsku trgovinu i usluge, OIB 01147434457, Kovinska 13,10000 Zagreb</item>
      <item>Mateja Mikić, Sindikat grafičke i nakladničke djelatnosti Hrvatske</item>
      <item>Županijsko državno odvjetništvo</item>
      <item>Financijska agencija (FINA),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izvorni_sadrzaj>
    <derivirana_varijabla naziv="DomainObject.Predmet.SudioniciListNazivOIB_1">
      <item>, OIB 15908994886</item>
      <item>, OIB 74034758803</item>
      <item>, OIB 91090954685</item>
      <item>, OIB 03470609972</item>
      <item>, OIB 05564464952</item>
      <item>, OIB 70292213618</item>
      <item>, OIB 87771590668</item>
      <item>, OIB 01188695357</item>
      <item>, OIB 02354095445</item>
      <item>, OIB 18312867355</item>
      <item>, OIB 00322024376</item>
      <item>, OIB 12105501746</item>
      <item>, OIB 91280290013</item>
      <item>, OIB 78938377335</item>
      <item>, OIB 17427531753</item>
      <item>, OIB 53823170654</item>
      <item>, OIB 99880655801</item>
      <item>, OIB 43391148310</item>
      <item>, OIB 57849365825</item>
      <item>, OIB 07794259400</item>
      <item>, OIB 81089353284</item>
      <item>, OIB 88385051030</item>
      <item>, OIB 73613174145</item>
      <item>, OIB 97868505669</item>
      <item>, OIB 18360541040</item>
      <item>, OIB 51098386326</item>
      <item>, OIB 37921980678</item>
      <item>, OIB 63221003551</item>
      <item>, OIB 73523056765</item>
      <item>, OIB 49078194326</item>
      <item>, OIB 64883443495</item>
      <item>, OIB 16295169732</item>
      <item>, OIB 26046425879</item>
      <item>, OIB 73572951256</item>
      <item>, OIB null</item>
      <item>, OIB 38396277912</item>
      <item>, OIB 00088482161</item>
      <item>, OIB null</item>
      <item>, OIB null</item>
      <item>, OIB null</item>
      <item>, OIB null</item>
      <item>, OIB null</item>
      <item>, OIB null</item>
      <item>, OIB null</item>
      <item>, OIB null</item>
      <item>, OIB null</item>
      <item>, OIB 04323472109</item>
      <item>, OIB 59634916573</item>
      <item>, OIB 51934286030</item>
      <item>, OIB 23057039320</item>
      <item>, OIB 01147434457</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Nevenka Golubić, OIB 84663367442</item>
    </izvorni_sadrzaj>
    <derivirana_varijabla naziv="DomainObject.Predmet.StecajniUpraviteljiListAddressOIB_1">
      <item>Nevenka Golubić, OIB 84663367442</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prosinca 2018.</izvorni_sadrzaj>
    <derivirana_varijabla naziv="DomainObject.Predmet.DatumPocetkaProcesa_1">12. prosinca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E11C65-400B-4238-B9A5-310E64E716D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335</properties:Words>
  <properties:Characters>1961</properties:Characters>
  <properties:Lines>80</properties:Lines>
  <properties:Paragraphs>34</properties:Paragraphs>
  <properties:TotalTime>108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2019-05-08T07:39:00Z</dcterms:created>
  <dc:creator>Mirjana Mlinarić</dc:creator>
  <cp:lastModifiedBy>Nevenka Vuković</cp:lastModifiedBy>
  <cp:lastPrinted>2021-01-18T12:08:00Z</cp:lastPrinted>
  <dcterms:modified xmlns:xsi="http://www.w3.org/2001/XMLSchema-instance" xsi:type="dcterms:W3CDTF">2021-01-18T12:10:00Z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St-466/2018-176 / Zapisnik - Posebno ispitno ročište (St-466-18-176 Zapisnik sa posebnog ispitnog ročišta - 18.1.21..docx)</vt:lpwstr>
  </prop:property>
  <prop:property fmtid="{D5CDD505-2E9C-101B-9397-08002B2CF9AE}" pid="4" name="CC_coloring">
    <vt:bool>false</vt:bool>
  </prop:property>
  <prop:property fmtid="{D5CDD505-2E9C-101B-9397-08002B2CF9AE}" pid="5" name="BrojStranica">
    <vt:i4>2</vt:i4>
  </prop:property>
</prop:Properties>
</file>